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4B22E" w14:textId="77777777" w:rsidR="00A73D5C" w:rsidRDefault="00A73D5C">
      <w:pPr>
        <w:rPr>
          <w:rStyle w:val="fontstyle01"/>
          <w:sz w:val="24"/>
          <w:szCs w:val="24"/>
        </w:rPr>
      </w:pPr>
      <w:r>
        <w:rPr>
          <w:rStyle w:val="fontstyle01"/>
        </w:rPr>
        <w:t xml:space="preserve">Bijlage </w:t>
      </w:r>
      <w:r w:rsidR="004376AF">
        <w:rPr>
          <w:rStyle w:val="fontstyle01"/>
        </w:rPr>
        <w:t>5</w:t>
      </w:r>
      <w:r>
        <w:rPr>
          <w:b/>
          <w:bCs/>
          <w:color w:val="000000"/>
          <w:sz w:val="28"/>
          <w:szCs w:val="28"/>
        </w:rPr>
        <w:br/>
      </w:r>
    </w:p>
    <w:p w14:paraId="05947ECF" w14:textId="189BFE6D" w:rsidR="00A73D5C" w:rsidRDefault="00A73D5C">
      <w:pPr>
        <w:rPr>
          <w:rStyle w:val="fontstyle01"/>
          <w:sz w:val="24"/>
          <w:szCs w:val="24"/>
        </w:rPr>
      </w:pPr>
      <w:r w:rsidRPr="00A73D5C">
        <w:rPr>
          <w:rStyle w:val="fontstyle01"/>
          <w:sz w:val="24"/>
          <w:szCs w:val="24"/>
        </w:rPr>
        <w:t xml:space="preserve">Functionarissen – perceel </w:t>
      </w:r>
      <w:r w:rsidR="00AC0815">
        <w:rPr>
          <w:rStyle w:val="fontstyle01"/>
          <w:sz w:val="24"/>
          <w:szCs w:val="24"/>
        </w:rPr>
        <w:t>4</w:t>
      </w:r>
      <w:r w:rsidRPr="00A73D5C">
        <w:rPr>
          <w:rStyle w:val="fontstyle01"/>
          <w:sz w:val="24"/>
          <w:szCs w:val="24"/>
        </w:rPr>
        <w:t xml:space="preserve"> Waters</w:t>
      </w:r>
      <w:r w:rsidR="00AC0815">
        <w:rPr>
          <w:rStyle w:val="fontstyle01"/>
          <w:sz w:val="24"/>
          <w:szCs w:val="24"/>
        </w:rPr>
        <w:t>taats</w:t>
      </w:r>
      <w:r w:rsidRPr="00A73D5C">
        <w:rPr>
          <w:rStyle w:val="fontstyle01"/>
          <w:sz w:val="24"/>
          <w:szCs w:val="24"/>
        </w:rPr>
        <w:t>kundige werken</w:t>
      </w:r>
    </w:p>
    <w:p w14:paraId="7F817A92" w14:textId="42BBC008" w:rsidR="00A73D5C" w:rsidRPr="00AC0815" w:rsidRDefault="00A73D5C">
      <w:pPr>
        <w:rPr>
          <w:rStyle w:val="fontstyle01"/>
          <w:b w:val="0"/>
          <w:bCs w:val="0"/>
          <w:sz w:val="20"/>
          <w:szCs w:val="20"/>
        </w:rPr>
      </w:pPr>
      <w:r>
        <w:rPr>
          <w:b/>
          <w:bCs/>
          <w:color w:val="000000"/>
          <w:sz w:val="28"/>
          <w:szCs w:val="28"/>
        </w:rPr>
        <w:br/>
      </w:r>
      <w:r>
        <w:rPr>
          <w:rStyle w:val="fontstyle21"/>
        </w:rPr>
        <w:t>In deze bijlage volgt per functionaris een korte beschrijving van de vereiste opleidingseisen, een globale omschrijving van de meest voorkomende werkzaamheden (niet limitatief) en gewenste ervaringsjaren.</w:t>
      </w:r>
      <w:r>
        <w:br/>
      </w:r>
    </w:p>
    <w:p w14:paraId="2548417B" w14:textId="77777777" w:rsidR="00A73D5C" w:rsidRDefault="00A73D5C">
      <w:pPr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br w:type="page"/>
      </w:r>
    </w:p>
    <w:p w14:paraId="6004CAB2" w14:textId="77777777" w:rsidR="00A73D5C" w:rsidRDefault="00A73D5C">
      <w:pPr>
        <w:rPr>
          <w:rStyle w:val="fontstyle01"/>
          <w:szCs w:val="20"/>
        </w:rPr>
      </w:pPr>
      <w:r>
        <w:rPr>
          <w:rStyle w:val="fontstyle01"/>
          <w:sz w:val="24"/>
          <w:szCs w:val="24"/>
        </w:rPr>
        <w:lastRenderedPageBreak/>
        <w:t>1. Tekenaar</w:t>
      </w:r>
      <w:r>
        <w:rPr>
          <w:b/>
          <w:bCs/>
          <w:color w:val="000000"/>
        </w:rPr>
        <w:br/>
      </w:r>
    </w:p>
    <w:p w14:paraId="32E105A7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7DA29C39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Type 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Het maken van digitale tekeningen, voor verschillende ontwerpfasen – van schetsontwerp</w:t>
      </w:r>
      <w:r w:rsidR="004376AF">
        <w:rPr>
          <w:rStyle w:val="fontstyle21"/>
        </w:rPr>
        <w:t xml:space="preserve"> </w:t>
      </w:r>
      <w:r w:rsidRPr="00A73D5C">
        <w:rPr>
          <w:rStyle w:val="fontstyle21"/>
        </w:rPr>
        <w:t>tot revisietekeningen.</w:t>
      </w:r>
      <w:r w:rsidRPr="00A73D5C">
        <w:rPr>
          <w:color w:val="000000"/>
          <w:szCs w:val="20"/>
        </w:rPr>
        <w:br/>
      </w:r>
    </w:p>
    <w:p w14:paraId="62503EA0" w14:textId="77777777" w:rsidR="004376AF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3B7F6D25" w14:textId="77777777" w:rsidR="004376AF" w:rsidRPr="004376AF" w:rsidRDefault="00A73D5C" w:rsidP="004376AF">
      <w:pPr>
        <w:pStyle w:val="Lijstalinea"/>
        <w:numPr>
          <w:ilvl w:val="0"/>
          <w:numId w:val="16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228B094C" w14:textId="77777777" w:rsidR="004376AF" w:rsidRPr="004376AF" w:rsidRDefault="00A73D5C" w:rsidP="004376AF">
      <w:pPr>
        <w:pStyle w:val="Lijstalinea"/>
        <w:numPr>
          <w:ilvl w:val="0"/>
          <w:numId w:val="16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4AF06ED1" w14:textId="77777777" w:rsidR="00A73D5C" w:rsidRPr="004376AF" w:rsidRDefault="00A73D5C" w:rsidP="004376AF">
      <w:pPr>
        <w:pStyle w:val="Lijstalinea"/>
        <w:numPr>
          <w:ilvl w:val="0"/>
          <w:numId w:val="16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4376AF">
        <w:rPr>
          <w:szCs w:val="20"/>
        </w:rPr>
        <w:br/>
      </w:r>
    </w:p>
    <w:p w14:paraId="04D82956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73B680CF" w14:textId="77777777" w:rsidR="00A73D5C" w:rsidRDefault="00A73D5C" w:rsidP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2. Tekenaar 3D</w:t>
      </w:r>
      <w:r w:rsidRPr="00A73D5C">
        <w:br/>
      </w:r>
    </w:p>
    <w:p w14:paraId="3B788AB9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1A6EA90F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Type 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Het maken van digitale tekeningen in 3D, voor verschillende ontwerpfasen – van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schetsontwerp tot revisietekeningen.</w:t>
      </w:r>
      <w:r w:rsidRPr="00A73D5C">
        <w:rPr>
          <w:color w:val="000000"/>
          <w:szCs w:val="20"/>
        </w:rPr>
        <w:br/>
      </w:r>
    </w:p>
    <w:p w14:paraId="225873BA" w14:textId="77777777" w:rsidR="0007266D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365C60CA" w14:textId="77777777" w:rsidR="0007266D" w:rsidRPr="0007266D" w:rsidRDefault="00A73D5C" w:rsidP="0007266D">
      <w:pPr>
        <w:pStyle w:val="Lijstalinea"/>
        <w:numPr>
          <w:ilvl w:val="0"/>
          <w:numId w:val="15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10FA0465" w14:textId="77777777" w:rsidR="0007266D" w:rsidRPr="0007266D" w:rsidRDefault="00A73D5C" w:rsidP="0007266D">
      <w:pPr>
        <w:pStyle w:val="Lijstalinea"/>
        <w:numPr>
          <w:ilvl w:val="0"/>
          <w:numId w:val="15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62875674" w14:textId="77777777" w:rsidR="00A73D5C" w:rsidRPr="0007266D" w:rsidRDefault="00A73D5C" w:rsidP="0007266D">
      <w:pPr>
        <w:pStyle w:val="Lijstalinea"/>
        <w:numPr>
          <w:ilvl w:val="0"/>
          <w:numId w:val="15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07266D">
        <w:rPr>
          <w:szCs w:val="20"/>
        </w:rPr>
        <w:br/>
      </w:r>
    </w:p>
    <w:p w14:paraId="7D0C9015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66005DB4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3. Projectondersteuner</w:t>
      </w:r>
      <w:r w:rsidRPr="00A73D5C">
        <w:rPr>
          <w:b/>
          <w:bCs/>
          <w:color w:val="000000"/>
          <w:szCs w:val="20"/>
        </w:rPr>
        <w:br/>
      </w:r>
    </w:p>
    <w:p w14:paraId="3717A7C5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218C0131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Ondersteunen van het projectteam, op administratief en financieel vlak.</w:t>
      </w:r>
      <w:r w:rsidRPr="00A73D5C">
        <w:rPr>
          <w:color w:val="000000"/>
          <w:szCs w:val="20"/>
        </w:rPr>
        <w:br/>
      </w:r>
    </w:p>
    <w:p w14:paraId="1316795D" w14:textId="77777777" w:rsidR="0007266D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603A9FFA" w14:textId="77777777" w:rsidR="00A73D5C" w:rsidRPr="0007266D" w:rsidRDefault="00A73D5C" w:rsidP="0007266D">
      <w:pPr>
        <w:pStyle w:val="Lijstalinea"/>
        <w:numPr>
          <w:ilvl w:val="0"/>
          <w:numId w:val="14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Medior/senior: minimaal 4 jaar ervaring in soortgelijke functie.</w:t>
      </w:r>
      <w:r w:rsidRPr="0007266D">
        <w:rPr>
          <w:szCs w:val="20"/>
        </w:rPr>
        <w:br/>
      </w:r>
    </w:p>
    <w:p w14:paraId="441826B1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6D912B37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4. Toezichthouder (UAV)</w:t>
      </w:r>
      <w:r w:rsidRPr="00A73D5C">
        <w:rPr>
          <w:b/>
          <w:bCs/>
          <w:color w:val="000000"/>
          <w:szCs w:val="20"/>
        </w:rPr>
        <w:br/>
      </w:r>
    </w:p>
    <w:p w14:paraId="7533D1C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6004397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houden van toezicht op werken (binnen de UAV). Je bent de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‘ogen en oren’ van onder andere de directievoerder. Zo neem je deel aan bouw- en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nutsvergaderingen, je beoordeelt de verwerkte hoeveelheden en meer- en minderwerk. Je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bent het eerste aanspreekpunt voor aannemers, bewoners en gebruikers.</w:t>
      </w:r>
      <w:r w:rsidRPr="00A73D5C">
        <w:rPr>
          <w:color w:val="000000"/>
          <w:szCs w:val="20"/>
        </w:rPr>
        <w:br/>
      </w:r>
    </w:p>
    <w:p w14:paraId="1D1DEA58" w14:textId="77777777" w:rsidR="0007266D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FB3F076" w14:textId="77777777" w:rsidR="0007266D" w:rsidRPr="0007266D" w:rsidRDefault="00A73D5C" w:rsidP="0007266D">
      <w:pPr>
        <w:pStyle w:val="Lijstalinea"/>
        <w:numPr>
          <w:ilvl w:val="0"/>
          <w:numId w:val="13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07266D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3 miljoen.</w:t>
      </w:r>
    </w:p>
    <w:p w14:paraId="551CA513" w14:textId="77777777" w:rsidR="0007266D" w:rsidRPr="0007266D" w:rsidRDefault="00A73D5C" w:rsidP="0007266D">
      <w:pPr>
        <w:pStyle w:val="Lijstalinea"/>
        <w:numPr>
          <w:ilvl w:val="0"/>
          <w:numId w:val="13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46F5AB4F" w14:textId="77777777" w:rsidR="00A73D5C" w:rsidRPr="0007266D" w:rsidRDefault="00A73D5C" w:rsidP="0007266D">
      <w:pPr>
        <w:pStyle w:val="Lijstalinea"/>
        <w:numPr>
          <w:ilvl w:val="0"/>
          <w:numId w:val="13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07266D">
        <w:rPr>
          <w:szCs w:val="20"/>
        </w:rPr>
        <w:br/>
      </w:r>
    </w:p>
    <w:p w14:paraId="59B9D4A2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491F2A03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5. Werkvoorbereider/planner</w:t>
      </w:r>
      <w:r w:rsidRPr="00A73D5C">
        <w:rPr>
          <w:b/>
          <w:bCs/>
          <w:color w:val="000000"/>
          <w:szCs w:val="20"/>
        </w:rPr>
        <w:br/>
      </w:r>
    </w:p>
    <w:p w14:paraId="4B9B82C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27F56716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voorbereidende werkzaamheden voor het realiseren van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projecten. De werkzaamheden bestaan onder andere uit ontwerpwerkzaamheden, maken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van calculaties en offertes, het maken van planningen en coördinatie tussen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voorbereiding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en uitvoering.</w:t>
      </w:r>
      <w:r w:rsidRPr="00A73D5C">
        <w:rPr>
          <w:color w:val="000000"/>
          <w:szCs w:val="20"/>
        </w:rPr>
        <w:br/>
      </w:r>
    </w:p>
    <w:p w14:paraId="0C807975" w14:textId="77777777" w:rsidR="0007266D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37C03567" w14:textId="77777777" w:rsidR="0007266D" w:rsidRPr="0007266D" w:rsidRDefault="00A73D5C" w:rsidP="0007266D">
      <w:pPr>
        <w:pStyle w:val="Lijstalinea"/>
        <w:numPr>
          <w:ilvl w:val="0"/>
          <w:numId w:val="12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63CD7739" w14:textId="77777777" w:rsidR="0007266D" w:rsidRPr="0007266D" w:rsidRDefault="00A73D5C" w:rsidP="0007266D">
      <w:pPr>
        <w:pStyle w:val="Lijstalinea"/>
        <w:numPr>
          <w:ilvl w:val="0"/>
          <w:numId w:val="12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5C63B87F" w14:textId="77777777" w:rsidR="00A73D5C" w:rsidRPr="0007266D" w:rsidRDefault="00A73D5C" w:rsidP="0007266D">
      <w:pPr>
        <w:pStyle w:val="Lijstalinea"/>
        <w:numPr>
          <w:ilvl w:val="0"/>
          <w:numId w:val="12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07266D">
        <w:rPr>
          <w:szCs w:val="20"/>
        </w:rPr>
        <w:br/>
      </w:r>
    </w:p>
    <w:p w14:paraId="78A9C476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23E2EB63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6. Directievoerder (UAV)</w:t>
      </w:r>
      <w:r w:rsidRPr="00A73D5C">
        <w:rPr>
          <w:b/>
          <w:bCs/>
          <w:color w:val="000000"/>
          <w:szCs w:val="20"/>
        </w:rPr>
        <w:br/>
      </w:r>
    </w:p>
    <w:p w14:paraId="536D0D01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1998C99D" w14:textId="0A1345A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bewaken van de financiën, de kwaliteit van geleverd werk en de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planning (binnen de UAV). De directievoerder signaleert afwijkingen en reageert hier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accuraat en zo</w:t>
      </w:r>
      <w:r w:rsidR="00340E20">
        <w:rPr>
          <w:rStyle w:val="fontstyle21"/>
        </w:rPr>
        <w:t xml:space="preserve"> </w:t>
      </w:r>
      <w:r w:rsidRPr="00A73D5C">
        <w:rPr>
          <w:rStyle w:val="fontstyle21"/>
        </w:rPr>
        <w:t>nodig corrigerend op. Wijzigingen in het werk worden adequaat afgehandeld.</w:t>
      </w:r>
      <w:r w:rsidRPr="00A73D5C">
        <w:rPr>
          <w:color w:val="000000"/>
          <w:szCs w:val="20"/>
        </w:rPr>
        <w:br/>
      </w:r>
    </w:p>
    <w:p w14:paraId="157B553E" w14:textId="77777777" w:rsidR="00360A6B" w:rsidRDefault="00A73D5C">
      <w:pPr>
        <w:rPr>
          <w:b/>
          <w:bCs/>
          <w:color w:val="000000"/>
          <w:szCs w:val="20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3781F0C2" w14:textId="77777777" w:rsidR="0007266D" w:rsidRPr="0007266D" w:rsidRDefault="00A73D5C" w:rsidP="00360A6B">
      <w:pPr>
        <w:pStyle w:val="Lijstalinea"/>
        <w:numPr>
          <w:ilvl w:val="0"/>
          <w:numId w:val="11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60A6B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3 miljoen.</w:t>
      </w:r>
    </w:p>
    <w:p w14:paraId="0EFE1606" w14:textId="77777777" w:rsidR="00A73D5C" w:rsidRPr="00360A6B" w:rsidRDefault="00A73D5C" w:rsidP="00360A6B">
      <w:pPr>
        <w:pStyle w:val="Lijstalinea"/>
        <w:numPr>
          <w:ilvl w:val="0"/>
          <w:numId w:val="11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360A6B">
        <w:rPr>
          <w:szCs w:val="20"/>
        </w:rPr>
        <w:br/>
      </w:r>
    </w:p>
    <w:p w14:paraId="449FABF6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3C94D6A8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7. Ontwerper/constructeur</w:t>
      </w:r>
      <w:r w:rsidRPr="00A73D5C">
        <w:rPr>
          <w:b/>
          <w:bCs/>
          <w:color w:val="000000"/>
          <w:szCs w:val="20"/>
        </w:rPr>
        <w:br/>
      </w:r>
    </w:p>
    <w:p w14:paraId="34FBC027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390758D5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ontwerpen en uitvoeren van (sterkte)berekeningen van een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constructie. Zorgdragen dat deze aan de gestelde eisen en richtlijnen voldoet.</w:t>
      </w:r>
      <w:r w:rsidRPr="00A73D5C">
        <w:rPr>
          <w:color w:val="000000"/>
          <w:szCs w:val="20"/>
        </w:rPr>
        <w:br/>
      </w:r>
    </w:p>
    <w:p w14:paraId="69E7B3DA" w14:textId="77777777" w:rsidR="00360A6B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78EB8F2E" w14:textId="77777777" w:rsidR="00360A6B" w:rsidRPr="00360A6B" w:rsidRDefault="00A73D5C" w:rsidP="00360A6B">
      <w:pPr>
        <w:pStyle w:val="Lijstalinea"/>
        <w:numPr>
          <w:ilvl w:val="0"/>
          <w:numId w:val="10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7FE0C182" w14:textId="77777777" w:rsidR="00A73D5C" w:rsidRPr="00360A6B" w:rsidRDefault="00A73D5C" w:rsidP="00360A6B">
      <w:pPr>
        <w:pStyle w:val="Lijstalinea"/>
        <w:numPr>
          <w:ilvl w:val="0"/>
          <w:numId w:val="10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360A6B">
        <w:rPr>
          <w:szCs w:val="20"/>
        </w:rPr>
        <w:br/>
      </w:r>
    </w:p>
    <w:p w14:paraId="6C6C8459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1A1E285F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8. Geotechnisch specialist</w:t>
      </w:r>
      <w:r w:rsidRPr="00A73D5C">
        <w:rPr>
          <w:b/>
          <w:bCs/>
          <w:color w:val="000000"/>
          <w:szCs w:val="20"/>
        </w:rPr>
        <w:br/>
      </w:r>
    </w:p>
    <w:p w14:paraId="11FF767E" w14:textId="5F166DB1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="00CA1039">
        <w:rPr>
          <w:rStyle w:val="fontstyle21"/>
        </w:rPr>
        <w:t xml:space="preserve"> Civiele Techniek. Succesvol afgeronde opleiding CGF1</w:t>
      </w:r>
      <w:r w:rsidRPr="00A73D5C">
        <w:rPr>
          <w:color w:val="000000"/>
          <w:szCs w:val="20"/>
        </w:rPr>
        <w:br/>
      </w:r>
    </w:p>
    <w:p w14:paraId="1071792C" w14:textId="185BF38C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 xml:space="preserve">Verantwoordelijk voor de geotechnische </w:t>
      </w:r>
      <w:r w:rsidR="00972626">
        <w:rPr>
          <w:rStyle w:val="fontstyle21"/>
        </w:rPr>
        <w:t xml:space="preserve">berekeningen, </w:t>
      </w:r>
      <w:r w:rsidRPr="00A73D5C">
        <w:rPr>
          <w:rStyle w:val="fontstyle21"/>
        </w:rPr>
        <w:t>beoordeling</w:t>
      </w:r>
      <w:r w:rsidR="00972626">
        <w:rPr>
          <w:rStyle w:val="fontstyle21"/>
        </w:rPr>
        <w:t>en</w:t>
      </w:r>
      <w:r w:rsidRPr="00A73D5C">
        <w:rPr>
          <w:rStyle w:val="fontstyle21"/>
        </w:rPr>
        <w:t xml:space="preserve"> en het ontwerp van waterkeringen en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het uitvoeren en begeleiden van technische onderzoeken</w:t>
      </w:r>
      <w:r w:rsidRPr="00972626">
        <w:rPr>
          <w:rStyle w:val="fontstyle21"/>
          <w:color w:val="auto"/>
        </w:rPr>
        <w:t>.</w:t>
      </w:r>
      <w:r w:rsidR="00972626" w:rsidRPr="00972626">
        <w:t xml:space="preserve"> </w:t>
      </w:r>
      <w:r w:rsidRPr="00A73D5C">
        <w:rPr>
          <w:color w:val="000000"/>
          <w:szCs w:val="20"/>
        </w:rPr>
        <w:br/>
      </w:r>
    </w:p>
    <w:p w14:paraId="6C4245B4" w14:textId="77777777" w:rsidR="00360A6B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4578F77C" w14:textId="77777777" w:rsidR="00360A6B" w:rsidRPr="00360A6B" w:rsidRDefault="00A73D5C" w:rsidP="00360A6B">
      <w:pPr>
        <w:pStyle w:val="Lijstalinea"/>
        <w:numPr>
          <w:ilvl w:val="0"/>
          <w:numId w:val="9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28ACB80C" w14:textId="193CE1A9" w:rsidR="00972626" w:rsidRPr="00972626" w:rsidRDefault="00A73D5C" w:rsidP="00972626">
      <w:pPr>
        <w:pStyle w:val="Lijstalinea"/>
        <w:numPr>
          <w:ilvl w:val="0"/>
          <w:numId w:val="9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</w:t>
      </w:r>
      <w:r w:rsidR="00972626">
        <w:rPr>
          <w:rStyle w:val="fontstyle21"/>
        </w:rPr>
        <w:t>;</w:t>
      </w:r>
    </w:p>
    <w:p w14:paraId="54EFA2F0" w14:textId="77777777" w:rsidR="00972626" w:rsidRPr="00972626" w:rsidRDefault="00972626" w:rsidP="00972626">
      <w:pPr>
        <w:pStyle w:val="Lijstalinea"/>
        <w:numPr>
          <w:ilvl w:val="0"/>
          <w:numId w:val="9"/>
        </w:numPr>
        <w:rPr>
          <w:b/>
          <w:bCs/>
          <w:szCs w:val="20"/>
        </w:rPr>
      </w:pPr>
      <w:r>
        <w:t>E</w:t>
      </w:r>
      <w:r w:rsidRPr="00972626">
        <w:t>rvaring in het ontwerpen en toetsen van regionale kering</w:t>
      </w:r>
      <w:r>
        <w:t>en</w:t>
      </w:r>
      <w:r w:rsidRPr="00972626">
        <w:t xml:space="preserve"> op basis van LTVRW 2015 ev en daaraan gerelateerde handreikingen (of primaire keringen volgens OI2014 ev)</w:t>
      </w:r>
      <w:r>
        <w:t>;</w:t>
      </w:r>
    </w:p>
    <w:p w14:paraId="6A2F892B" w14:textId="7C0B34A5" w:rsidR="00972626" w:rsidRPr="00972626" w:rsidRDefault="00CA1039" w:rsidP="00972626">
      <w:pPr>
        <w:pStyle w:val="Lijstalinea"/>
        <w:numPr>
          <w:ilvl w:val="0"/>
          <w:numId w:val="9"/>
        </w:numPr>
        <w:rPr>
          <w:b/>
          <w:bCs/>
          <w:szCs w:val="20"/>
        </w:rPr>
      </w:pPr>
      <w:bookmarkStart w:id="0" w:name="_GoBack"/>
      <w:bookmarkEnd w:id="0"/>
      <w:r w:rsidRPr="00972626">
        <w:t>Ervaring ontwerpen damwanden met Plaxis volgens OSPW en BEEM</w:t>
      </w:r>
      <w:r w:rsidR="00972626">
        <w:t>;</w:t>
      </w:r>
    </w:p>
    <w:p w14:paraId="5E941ACD" w14:textId="3ED1D36D" w:rsidR="00972626" w:rsidRPr="00972626" w:rsidRDefault="00CA1039" w:rsidP="00972626">
      <w:pPr>
        <w:pStyle w:val="Lijstalinea"/>
        <w:numPr>
          <w:ilvl w:val="0"/>
          <w:numId w:val="9"/>
        </w:numPr>
        <w:rPr>
          <w:b/>
          <w:bCs/>
          <w:szCs w:val="20"/>
        </w:rPr>
      </w:pPr>
      <w:r w:rsidRPr="00972626">
        <w:t>Ervaring rekenen met Shansep en het afleiden van parameters hiervoor</w:t>
      </w:r>
      <w:r w:rsidR="00972626">
        <w:t>;</w:t>
      </w:r>
    </w:p>
    <w:p w14:paraId="6102D7FB" w14:textId="12A8CDC0" w:rsidR="00972626" w:rsidRPr="00972626" w:rsidRDefault="00CA1039" w:rsidP="00972626">
      <w:pPr>
        <w:pStyle w:val="Lijstalinea"/>
        <w:numPr>
          <w:ilvl w:val="0"/>
          <w:numId w:val="9"/>
        </w:numPr>
        <w:rPr>
          <w:b/>
          <w:bCs/>
          <w:szCs w:val="20"/>
        </w:rPr>
      </w:pPr>
      <w:r w:rsidRPr="00972626">
        <w:t>Ervaring met het maken van een proevenverzameling</w:t>
      </w:r>
      <w:r w:rsidR="00972626">
        <w:t>;</w:t>
      </w:r>
    </w:p>
    <w:p w14:paraId="48A2873C" w14:textId="70E9E75C" w:rsidR="00972626" w:rsidRPr="00972626" w:rsidRDefault="00CA1039" w:rsidP="00972626">
      <w:pPr>
        <w:pStyle w:val="Lijstalinea"/>
        <w:numPr>
          <w:ilvl w:val="0"/>
          <w:numId w:val="9"/>
        </w:numPr>
        <w:rPr>
          <w:b/>
          <w:bCs/>
          <w:szCs w:val="20"/>
        </w:rPr>
      </w:pPr>
      <w:r w:rsidRPr="00972626">
        <w:t>Aantoonbare ervaring ArcMap of Qgis minimaal 3 jaa</w:t>
      </w:r>
      <w:r w:rsidR="00972626">
        <w:t>r;</w:t>
      </w:r>
    </w:p>
    <w:p w14:paraId="2AC15C0D" w14:textId="585D9F7E" w:rsidR="00972626" w:rsidRPr="00972626" w:rsidRDefault="00CA1039" w:rsidP="00972626">
      <w:pPr>
        <w:pStyle w:val="Lijstalinea"/>
        <w:numPr>
          <w:ilvl w:val="0"/>
          <w:numId w:val="9"/>
        </w:numPr>
        <w:rPr>
          <w:b/>
          <w:bCs/>
          <w:szCs w:val="20"/>
        </w:rPr>
      </w:pPr>
      <w:r w:rsidRPr="00972626">
        <w:t>Aantoonbare ervaring dijkontwerp in Autocad minimaal 3 jaar</w:t>
      </w:r>
      <w:r w:rsidR="00972626">
        <w:t>;</w:t>
      </w:r>
    </w:p>
    <w:p w14:paraId="4A628643" w14:textId="13D6340C" w:rsidR="00CA1039" w:rsidRPr="00972626" w:rsidRDefault="00CA1039" w:rsidP="00972626">
      <w:pPr>
        <w:pStyle w:val="Lijstalinea"/>
        <w:numPr>
          <w:ilvl w:val="0"/>
          <w:numId w:val="9"/>
        </w:numPr>
        <w:rPr>
          <w:b/>
          <w:bCs/>
          <w:szCs w:val="20"/>
        </w:rPr>
      </w:pPr>
      <w:r w:rsidRPr="00972626">
        <w:t>Afgeronde cursussen</w:t>
      </w:r>
      <w:r w:rsidR="00972626">
        <w:t>:</w:t>
      </w:r>
    </w:p>
    <w:p w14:paraId="40C5A06A" w14:textId="77777777" w:rsidR="00CA1039" w:rsidRPr="00972626" w:rsidRDefault="00CA1039" w:rsidP="00CA1039">
      <w:pPr>
        <w:pStyle w:val="Lijstalinea"/>
        <w:numPr>
          <w:ilvl w:val="0"/>
          <w:numId w:val="34"/>
        </w:numPr>
        <w:tabs>
          <w:tab w:val="left" w:pos="-1440"/>
          <w:tab w:val="left" w:pos="-720"/>
          <w:tab w:val="left" w:pos="0"/>
          <w:tab w:val="left" w:pos="380"/>
        </w:tabs>
        <w:spacing w:line="240" w:lineRule="auto"/>
      </w:pPr>
      <w:r w:rsidRPr="00972626">
        <w:t>D-Sheetpiling</w:t>
      </w:r>
    </w:p>
    <w:p w14:paraId="78A7E7CF" w14:textId="77777777" w:rsidR="00CA1039" w:rsidRPr="00972626" w:rsidRDefault="00CA1039" w:rsidP="00CA1039">
      <w:pPr>
        <w:pStyle w:val="Lijstalinea"/>
        <w:numPr>
          <w:ilvl w:val="0"/>
          <w:numId w:val="34"/>
        </w:numPr>
        <w:tabs>
          <w:tab w:val="left" w:pos="-1440"/>
          <w:tab w:val="left" w:pos="-720"/>
          <w:tab w:val="left" w:pos="0"/>
          <w:tab w:val="left" w:pos="380"/>
        </w:tabs>
        <w:spacing w:line="240" w:lineRule="auto"/>
      </w:pPr>
      <w:r w:rsidRPr="00972626">
        <w:t>D-Geostability</w:t>
      </w:r>
    </w:p>
    <w:p w14:paraId="5C74E037" w14:textId="77777777" w:rsidR="00CA1039" w:rsidRPr="00972626" w:rsidRDefault="00CA1039" w:rsidP="00CA1039">
      <w:pPr>
        <w:pStyle w:val="Lijstalinea"/>
        <w:numPr>
          <w:ilvl w:val="0"/>
          <w:numId w:val="34"/>
        </w:numPr>
        <w:tabs>
          <w:tab w:val="left" w:pos="-1440"/>
          <w:tab w:val="left" w:pos="-720"/>
          <w:tab w:val="left" w:pos="0"/>
          <w:tab w:val="left" w:pos="380"/>
        </w:tabs>
        <w:spacing w:line="240" w:lineRule="auto"/>
      </w:pPr>
      <w:r w:rsidRPr="00972626">
        <w:t>D-Settlement</w:t>
      </w:r>
    </w:p>
    <w:p w14:paraId="4CBB3BDE" w14:textId="08F48E73" w:rsidR="00A73D5C" w:rsidRPr="00CA1039" w:rsidRDefault="00A73D5C" w:rsidP="00CA1039">
      <w:pPr>
        <w:rPr>
          <w:rStyle w:val="fontstyle01"/>
          <w:sz w:val="20"/>
          <w:szCs w:val="20"/>
        </w:rPr>
      </w:pPr>
      <w:r w:rsidRPr="00CA1039">
        <w:rPr>
          <w:szCs w:val="20"/>
        </w:rPr>
        <w:br/>
      </w:r>
    </w:p>
    <w:p w14:paraId="45F49C19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54154CDD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9. Projectleider</w:t>
      </w:r>
      <w:r w:rsidRPr="00A73D5C">
        <w:rPr>
          <w:b/>
          <w:bCs/>
          <w:color w:val="000000"/>
          <w:szCs w:val="20"/>
        </w:rPr>
        <w:br/>
      </w:r>
    </w:p>
    <w:p w14:paraId="503295B2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3FA5BE95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algemene coördinatie en leiding van een projectteam. Beheersen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van het project binnen de vastgestelde kosten, tijdsplanning en kwaliteit.</w:t>
      </w:r>
      <w:r w:rsidRPr="00A73D5C">
        <w:rPr>
          <w:color w:val="000000"/>
          <w:szCs w:val="20"/>
        </w:rPr>
        <w:br/>
      </w:r>
    </w:p>
    <w:p w14:paraId="548D29B4" w14:textId="77777777" w:rsidR="00360A6B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4685B47C" w14:textId="77777777" w:rsidR="00360A6B" w:rsidRPr="00360A6B" w:rsidRDefault="00A73D5C" w:rsidP="00360A6B">
      <w:pPr>
        <w:pStyle w:val="Lijstalinea"/>
        <w:numPr>
          <w:ilvl w:val="0"/>
          <w:numId w:val="8"/>
        </w:numPr>
        <w:rPr>
          <w:rStyle w:val="fontstyle31"/>
          <w:rFonts w:ascii="Verdana" w:hAnsi="Verdana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60A6B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3 miljoen.</w:t>
      </w:r>
      <w:r w:rsidRPr="00360A6B">
        <w:rPr>
          <w:rStyle w:val="fontstyle31"/>
          <w:rFonts w:ascii="Verdana" w:hAnsi="Verdana"/>
        </w:rPr>
        <w:t xml:space="preserve"> </w:t>
      </w:r>
    </w:p>
    <w:p w14:paraId="1269C793" w14:textId="77777777" w:rsidR="00A73D5C" w:rsidRPr="00360A6B" w:rsidRDefault="00A73D5C" w:rsidP="00360A6B">
      <w:pPr>
        <w:pStyle w:val="Lijstalinea"/>
        <w:numPr>
          <w:ilvl w:val="0"/>
          <w:numId w:val="8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360A6B">
        <w:rPr>
          <w:szCs w:val="20"/>
        </w:rPr>
        <w:br/>
      </w:r>
    </w:p>
    <w:p w14:paraId="7F1A13A9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2671429E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10. Technisch specialist</w:t>
      </w:r>
      <w:r w:rsidRPr="00A73D5C">
        <w:rPr>
          <w:b/>
          <w:bCs/>
          <w:color w:val="000000"/>
          <w:szCs w:val="20"/>
        </w:rPr>
        <w:br/>
      </w:r>
    </w:p>
    <w:p w14:paraId="62156390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6999860B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geven van realistische en praktische adviezen op het gevraagde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vakgebied in alle projectfasen. Denk daarbij onder andere aan het opstellen van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rapportages en adviezen met bijbehorende correspondentie.</w:t>
      </w:r>
      <w:r w:rsidRPr="00A73D5C">
        <w:rPr>
          <w:color w:val="000000"/>
          <w:szCs w:val="20"/>
        </w:rPr>
        <w:br/>
      </w:r>
    </w:p>
    <w:p w14:paraId="41B84211" w14:textId="77777777" w:rsidR="00360A6B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54CB597F" w14:textId="77777777" w:rsidR="00360A6B" w:rsidRPr="00360A6B" w:rsidRDefault="00A73D5C" w:rsidP="00360A6B">
      <w:pPr>
        <w:pStyle w:val="Lijstalinea"/>
        <w:numPr>
          <w:ilvl w:val="0"/>
          <w:numId w:val="7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60A6B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3 miljoen.</w:t>
      </w:r>
    </w:p>
    <w:p w14:paraId="18353661" w14:textId="77777777" w:rsidR="00360A6B" w:rsidRPr="00360A6B" w:rsidRDefault="00A73D5C" w:rsidP="00360A6B">
      <w:pPr>
        <w:pStyle w:val="Lijstalinea"/>
        <w:numPr>
          <w:ilvl w:val="0"/>
          <w:numId w:val="7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4C73E787" w14:textId="77777777" w:rsidR="00A73D5C" w:rsidRPr="00360A6B" w:rsidRDefault="00A73D5C" w:rsidP="00360A6B">
      <w:pPr>
        <w:pStyle w:val="Lijstalinea"/>
        <w:numPr>
          <w:ilvl w:val="0"/>
          <w:numId w:val="7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360A6B">
        <w:rPr>
          <w:szCs w:val="20"/>
        </w:rPr>
        <w:br/>
      </w:r>
    </w:p>
    <w:p w14:paraId="1585FA0A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4FD61CDC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11. Systemengineer</w:t>
      </w:r>
      <w:r w:rsidRPr="00A73D5C">
        <w:rPr>
          <w:b/>
          <w:bCs/>
          <w:color w:val="000000"/>
          <w:szCs w:val="20"/>
        </w:rPr>
        <w:br/>
      </w:r>
    </w:p>
    <w:p w14:paraId="641E0BD8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6FB95B32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(mede) opstellen van vraagspecificaties en het bijdragen aan de</w:t>
      </w:r>
      <w:r w:rsidR="00114D9D">
        <w:rPr>
          <w:rStyle w:val="fontstyle21"/>
        </w:rPr>
        <w:t xml:space="preserve"> </w:t>
      </w:r>
      <w:r w:rsidRPr="00A73D5C">
        <w:rPr>
          <w:rStyle w:val="fontstyle21"/>
        </w:rPr>
        <w:t>juiste en eenduidige formulering van eisen en de eindredactie op de specificatie.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Zorgdragen voor het (laten) uitvoeren van verificaties en validaties en het bewaken van de</w:t>
      </w:r>
      <w:r w:rsidR="00114D9D">
        <w:rPr>
          <w:rStyle w:val="fontstyle21"/>
        </w:rPr>
        <w:t xml:space="preserve"> </w:t>
      </w:r>
      <w:r w:rsidRPr="00A73D5C">
        <w:rPr>
          <w:rStyle w:val="fontstyle21"/>
        </w:rPr>
        <w:t>raakvlakken tussen de verschillende IPM-rolhouders.</w:t>
      </w:r>
      <w:r w:rsidRPr="00A73D5C">
        <w:rPr>
          <w:color w:val="000000"/>
          <w:szCs w:val="20"/>
        </w:rPr>
        <w:br/>
      </w:r>
    </w:p>
    <w:p w14:paraId="34EC856D" w14:textId="77777777" w:rsidR="00114D9D" w:rsidRDefault="00A73D5C" w:rsidP="00114D9D">
      <w:pPr>
        <w:rPr>
          <w:rStyle w:val="fontstyle21"/>
        </w:rPr>
      </w:pPr>
      <w:r w:rsidRPr="00114D9D">
        <w:rPr>
          <w:rStyle w:val="fontstyle01"/>
          <w:sz w:val="20"/>
          <w:szCs w:val="20"/>
        </w:rPr>
        <w:t>Werkervaring</w:t>
      </w:r>
    </w:p>
    <w:p w14:paraId="70C76E9A" w14:textId="77777777" w:rsidR="00114D9D" w:rsidRPr="00114D9D" w:rsidRDefault="00A73D5C" w:rsidP="00114D9D">
      <w:pPr>
        <w:pStyle w:val="Lijstalinea"/>
        <w:numPr>
          <w:ilvl w:val="0"/>
          <w:numId w:val="6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2DEAF924" w14:textId="77777777" w:rsidR="00A73D5C" w:rsidRPr="00114D9D" w:rsidRDefault="00A73D5C" w:rsidP="00114D9D">
      <w:pPr>
        <w:pStyle w:val="Lijstalinea"/>
        <w:numPr>
          <w:ilvl w:val="0"/>
          <w:numId w:val="6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114D9D">
        <w:rPr>
          <w:szCs w:val="20"/>
        </w:rPr>
        <w:br/>
      </w:r>
    </w:p>
    <w:p w14:paraId="2A64A2D6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71C7AD87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12. Projectmanager</w:t>
      </w:r>
      <w:r w:rsidRPr="00A73D5C">
        <w:rPr>
          <w:b/>
          <w:bCs/>
          <w:color w:val="000000"/>
          <w:szCs w:val="20"/>
        </w:rPr>
        <w:br/>
      </w:r>
    </w:p>
    <w:p w14:paraId="14590051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356DE909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algemene coördinatie en leiding van een project-/IPM-team.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Beheersen van het project binnen de vastgestelde kosten, tijdsplanning en kwaliteit.</w:t>
      </w:r>
      <w:r w:rsidRPr="00A73D5C">
        <w:rPr>
          <w:color w:val="000000"/>
          <w:szCs w:val="20"/>
        </w:rPr>
        <w:br/>
      </w:r>
    </w:p>
    <w:p w14:paraId="5491CE4B" w14:textId="77777777" w:rsidR="00962905" w:rsidRDefault="00A73D5C" w:rsidP="00962905">
      <w:pPr>
        <w:rPr>
          <w:rStyle w:val="fontstyle31"/>
          <w:rFonts w:ascii="Verdana" w:hAnsi="Verdana"/>
        </w:rPr>
      </w:pPr>
      <w:r w:rsidRPr="00962905">
        <w:rPr>
          <w:rStyle w:val="fontstyle01"/>
          <w:sz w:val="20"/>
          <w:szCs w:val="20"/>
        </w:rPr>
        <w:t>Werkervaring</w:t>
      </w:r>
    </w:p>
    <w:p w14:paraId="78A3ECC8" w14:textId="77777777" w:rsidR="00962905" w:rsidRPr="00962905" w:rsidRDefault="00A73D5C" w:rsidP="00962905">
      <w:pPr>
        <w:pStyle w:val="Lijstalinea"/>
        <w:numPr>
          <w:ilvl w:val="0"/>
          <w:numId w:val="4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962905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962905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14:paraId="43BFB72E" w14:textId="77777777" w:rsidR="00A73D5C" w:rsidRPr="00962905" w:rsidRDefault="00A73D5C" w:rsidP="00962905">
      <w:pPr>
        <w:pStyle w:val="Lijstalinea"/>
        <w:numPr>
          <w:ilvl w:val="0"/>
          <w:numId w:val="4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962905">
        <w:rPr>
          <w:szCs w:val="20"/>
        </w:rPr>
        <w:br/>
      </w:r>
    </w:p>
    <w:p w14:paraId="2CE349BC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26908BF6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13. Omgevingsmanager</w:t>
      </w:r>
      <w:r w:rsidRPr="00A73D5C">
        <w:rPr>
          <w:b/>
          <w:bCs/>
          <w:color w:val="000000"/>
          <w:szCs w:val="20"/>
        </w:rPr>
        <w:br/>
      </w:r>
    </w:p>
    <w:p w14:paraId="12562DF8" w14:textId="77777777" w:rsidR="00A73D5C" w:rsidRDefault="00A73D5C" w:rsidP="00CD2EDA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</w:rPr>
        <w:br/>
      </w:r>
      <w:r w:rsidRPr="00A73D5C">
        <w:rPr>
          <w:rStyle w:val="fontstyle21"/>
        </w:rPr>
        <w:t>Minimaal HBO/WO</w:t>
      </w:r>
      <w:r w:rsidRPr="00A73D5C">
        <w:br/>
      </w:r>
    </w:p>
    <w:p w14:paraId="0F2E2F28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managen van omgevingsfactoren met betrekking tot de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ontwikkeling, voorbereiding en uitvoering van een project. De omgevingsmanager initieert,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organiseert en coördineert taken binnen het project op het gebied van vergunningen,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communicatie, raakvlakken met ontwikkelingen in de omgeving, kabels en leidingen,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vastgoed, archeologie en milieu. Hij/zij bevordert de samenwerking en communicatie met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de stakeholders.</w:t>
      </w:r>
      <w:r w:rsidRPr="00A73D5C">
        <w:rPr>
          <w:color w:val="000000"/>
          <w:szCs w:val="20"/>
        </w:rPr>
        <w:br/>
      </w:r>
    </w:p>
    <w:p w14:paraId="79D3BD83" w14:textId="77777777" w:rsidR="003337A8" w:rsidRDefault="00A73D5C">
      <w:pPr>
        <w:rPr>
          <w:b/>
          <w:bCs/>
          <w:color w:val="000000"/>
          <w:szCs w:val="20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4B1A3C55" w14:textId="77777777" w:rsidR="003337A8" w:rsidRPr="003337A8" w:rsidRDefault="00A73D5C" w:rsidP="003337A8">
      <w:pPr>
        <w:pStyle w:val="Lijstalinea"/>
        <w:numPr>
          <w:ilvl w:val="0"/>
          <w:numId w:val="17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337A8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3337A8">
        <w:rPr>
          <w:rStyle w:val="fontstyle21"/>
        </w:rPr>
        <w:t xml:space="preserve"> </w:t>
      </w:r>
      <w:r w:rsidRPr="00A73D5C">
        <w:rPr>
          <w:rStyle w:val="fontstyle21"/>
        </w:rPr>
        <w:t>5 miljoen</w:t>
      </w:r>
      <w:r w:rsidR="003337A8">
        <w:rPr>
          <w:rStyle w:val="fontstyle21"/>
        </w:rPr>
        <w:t>;</w:t>
      </w:r>
    </w:p>
    <w:p w14:paraId="48895887" w14:textId="77777777" w:rsidR="00A73D5C" w:rsidRPr="003337A8" w:rsidRDefault="00A73D5C" w:rsidP="003337A8">
      <w:pPr>
        <w:pStyle w:val="Lijstalinea"/>
        <w:numPr>
          <w:ilvl w:val="0"/>
          <w:numId w:val="17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3337A8">
        <w:rPr>
          <w:szCs w:val="20"/>
        </w:rPr>
        <w:br/>
      </w:r>
    </w:p>
    <w:p w14:paraId="5816101A" w14:textId="77777777" w:rsidR="00CD2EDA" w:rsidRDefault="00CD2EDA">
      <w:pPr>
        <w:rPr>
          <w:rStyle w:val="fontstyle01"/>
          <w:sz w:val="20"/>
          <w:szCs w:val="20"/>
        </w:rPr>
      </w:pPr>
    </w:p>
    <w:p w14:paraId="6174A636" w14:textId="77777777" w:rsidR="00CD2EDA" w:rsidRDefault="00CD2EDA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53194D9E" w14:textId="77777777" w:rsidR="00B76FCC" w:rsidRPr="00B6684F" w:rsidRDefault="00B76FCC" w:rsidP="00B76FCC">
      <w:pPr>
        <w:rPr>
          <w:rStyle w:val="fontstyle01"/>
          <w:sz w:val="20"/>
          <w:szCs w:val="20"/>
          <w:highlight w:val="yellow"/>
        </w:rPr>
      </w:pPr>
      <w:r w:rsidRPr="00B6684F">
        <w:rPr>
          <w:rStyle w:val="fontstyle01"/>
          <w:sz w:val="20"/>
          <w:szCs w:val="20"/>
          <w:highlight w:val="yellow"/>
        </w:rPr>
        <w:lastRenderedPageBreak/>
        <w:t xml:space="preserve">14. Communicatie </w:t>
      </w:r>
      <w:commentRangeStart w:id="1"/>
      <w:r w:rsidRPr="00B6684F">
        <w:rPr>
          <w:rStyle w:val="fontstyle01"/>
          <w:sz w:val="20"/>
          <w:szCs w:val="20"/>
          <w:highlight w:val="yellow"/>
        </w:rPr>
        <w:t>adviseur</w:t>
      </w:r>
      <w:commentRangeEnd w:id="1"/>
      <w:r w:rsidR="00B6684F">
        <w:rPr>
          <w:rStyle w:val="Verwijzingopmerking"/>
        </w:rPr>
        <w:commentReference w:id="1"/>
      </w:r>
      <w:r w:rsidRPr="00B6684F">
        <w:rPr>
          <w:b/>
          <w:bCs/>
          <w:color w:val="000000"/>
          <w:szCs w:val="20"/>
          <w:highlight w:val="yellow"/>
        </w:rPr>
        <w:br/>
      </w:r>
    </w:p>
    <w:p w14:paraId="0CC384BD" w14:textId="77777777" w:rsidR="00B76FCC" w:rsidRPr="00B6684F" w:rsidRDefault="00B76FCC" w:rsidP="00B76FCC">
      <w:pPr>
        <w:rPr>
          <w:rStyle w:val="fontstyle01"/>
          <w:sz w:val="20"/>
          <w:szCs w:val="20"/>
          <w:highlight w:val="yellow"/>
        </w:rPr>
      </w:pPr>
      <w:r w:rsidRPr="00B6684F">
        <w:rPr>
          <w:rStyle w:val="fontstyle01"/>
          <w:sz w:val="20"/>
          <w:szCs w:val="20"/>
          <w:highlight w:val="yellow"/>
        </w:rPr>
        <w:t>Opleiding</w:t>
      </w:r>
      <w:r w:rsidRPr="00B6684F">
        <w:rPr>
          <w:b/>
          <w:bCs/>
          <w:color w:val="000000"/>
          <w:szCs w:val="20"/>
          <w:highlight w:val="yellow"/>
        </w:rPr>
        <w:br/>
      </w:r>
      <w:r w:rsidRPr="00B6684F">
        <w:rPr>
          <w:rStyle w:val="fontstyle21"/>
          <w:highlight w:val="yellow"/>
        </w:rPr>
        <w:t>Minimaal MBO/HBO</w:t>
      </w:r>
      <w:r w:rsidRPr="00B6684F">
        <w:rPr>
          <w:color w:val="000000"/>
          <w:szCs w:val="20"/>
          <w:highlight w:val="yellow"/>
        </w:rPr>
        <w:br/>
      </w:r>
    </w:p>
    <w:p w14:paraId="43C7EE13" w14:textId="77777777" w:rsidR="00B76FCC" w:rsidRPr="00B6684F" w:rsidRDefault="00B76FCC" w:rsidP="00B76FCC">
      <w:pPr>
        <w:rPr>
          <w:rStyle w:val="fontstyle01"/>
          <w:sz w:val="20"/>
          <w:szCs w:val="20"/>
          <w:highlight w:val="yellow"/>
        </w:rPr>
      </w:pPr>
      <w:r w:rsidRPr="00B6684F">
        <w:rPr>
          <w:rStyle w:val="fontstyle01"/>
          <w:sz w:val="20"/>
          <w:szCs w:val="20"/>
          <w:highlight w:val="yellow"/>
        </w:rPr>
        <w:t>Werkzaamheden</w:t>
      </w:r>
      <w:r w:rsidRPr="00B6684F">
        <w:rPr>
          <w:b/>
          <w:bCs/>
          <w:color w:val="000000"/>
          <w:szCs w:val="20"/>
          <w:highlight w:val="yellow"/>
        </w:rPr>
        <w:br/>
      </w:r>
      <w:r w:rsidRPr="00B6684F">
        <w:rPr>
          <w:color w:val="000000"/>
          <w:szCs w:val="20"/>
          <w:highlight w:val="yellow"/>
        </w:rPr>
        <w:br/>
      </w:r>
    </w:p>
    <w:p w14:paraId="04F8615F" w14:textId="76A6A565" w:rsidR="00BB0573" w:rsidRDefault="00B76FCC" w:rsidP="00B76FCC">
      <w:pPr>
        <w:spacing w:after="160"/>
        <w:rPr>
          <w:rStyle w:val="fontstyle21"/>
          <w:highlight w:val="yellow"/>
        </w:rPr>
      </w:pPr>
      <w:r w:rsidRPr="00B6684F">
        <w:rPr>
          <w:rStyle w:val="fontstyle01"/>
          <w:sz w:val="20"/>
          <w:szCs w:val="20"/>
          <w:highlight w:val="yellow"/>
        </w:rPr>
        <w:t>Werkervaring</w:t>
      </w:r>
    </w:p>
    <w:p w14:paraId="294C7EBB" w14:textId="77777777" w:rsidR="00BB0573" w:rsidRPr="00BB0573" w:rsidRDefault="00B76FCC" w:rsidP="00BB0573">
      <w:pPr>
        <w:pStyle w:val="Lijstalinea"/>
        <w:numPr>
          <w:ilvl w:val="0"/>
          <w:numId w:val="33"/>
        </w:numPr>
        <w:rPr>
          <w:rStyle w:val="fontstyle21"/>
          <w:highlight w:val="yellow"/>
        </w:rPr>
      </w:pPr>
      <w:r w:rsidRPr="00BB0573">
        <w:rPr>
          <w:rStyle w:val="fontstyle21"/>
          <w:highlight w:val="yellow"/>
        </w:rPr>
        <w:t>Senior: 10 jaar of meer ervaring in soortgelijke functie. Langere tijd werkzaam</w:t>
      </w:r>
      <w:r w:rsidRPr="00BB0573">
        <w:rPr>
          <w:rStyle w:val="fontstyle21"/>
          <w:highlight w:val="yellow"/>
        </w:rPr>
        <w:br/>
        <w:t xml:space="preserve">geweest op een (inmiddels afgerond) project met een aanneemsom van minimaal </w:t>
      </w:r>
      <w:r w:rsidRPr="00BB0573">
        <w:rPr>
          <w:rStyle w:val="fontstyle21"/>
          <w:highlight w:val="yellow"/>
        </w:rPr>
        <w:br/>
        <w:t>5 miljoen.</w:t>
      </w:r>
    </w:p>
    <w:p w14:paraId="68051735" w14:textId="35AF834A" w:rsidR="00B76FCC" w:rsidRPr="00BB0573" w:rsidRDefault="00B76FCC" w:rsidP="00BB0573">
      <w:pPr>
        <w:pStyle w:val="Lijstalinea"/>
        <w:numPr>
          <w:ilvl w:val="0"/>
          <w:numId w:val="32"/>
        </w:numPr>
        <w:spacing w:after="160"/>
        <w:rPr>
          <w:rStyle w:val="fontstyle01"/>
          <w:sz w:val="20"/>
          <w:szCs w:val="20"/>
        </w:rPr>
      </w:pPr>
      <w:r w:rsidRPr="00BB0573">
        <w:rPr>
          <w:rStyle w:val="fontstyle21"/>
          <w:highlight w:val="yellow"/>
        </w:rPr>
        <w:t>Medior: 4 -10 jaar ervaring in soortgelijke functie.</w:t>
      </w:r>
      <w:r w:rsidRPr="00BB0573">
        <w:rPr>
          <w:rStyle w:val="fontstyle01"/>
          <w:sz w:val="20"/>
          <w:szCs w:val="20"/>
        </w:rPr>
        <w:br w:type="page"/>
      </w:r>
    </w:p>
    <w:p w14:paraId="265830F6" w14:textId="77777777" w:rsidR="00CD2EDA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B76FCC">
        <w:rPr>
          <w:rStyle w:val="fontstyle01"/>
          <w:sz w:val="20"/>
          <w:szCs w:val="20"/>
        </w:rPr>
        <w:t>5</w:t>
      </w:r>
      <w:r w:rsidRPr="00A73D5C">
        <w:rPr>
          <w:rStyle w:val="fontstyle01"/>
          <w:sz w:val="20"/>
          <w:szCs w:val="20"/>
        </w:rPr>
        <w:t>. Technisch manager</w:t>
      </w:r>
      <w:r w:rsidRPr="00A73D5C">
        <w:rPr>
          <w:b/>
          <w:bCs/>
          <w:color w:val="000000"/>
          <w:szCs w:val="20"/>
        </w:rPr>
        <w:br/>
      </w:r>
    </w:p>
    <w:p w14:paraId="205B05A4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5EF427DD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technische en inhoudelijke inbreng in het project; onder andere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het opstellen van het programma van eisen en de toetsing op correcte uitvoering van het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technische proces conform plan van aanpak.</w:t>
      </w:r>
      <w:r w:rsidRPr="00A73D5C">
        <w:rPr>
          <w:color w:val="000000"/>
          <w:szCs w:val="20"/>
        </w:rPr>
        <w:br/>
      </w:r>
    </w:p>
    <w:p w14:paraId="03F96457" w14:textId="11729F17" w:rsidR="00BB0573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298F819" w14:textId="77777777" w:rsidR="00BB0573" w:rsidRPr="00BB0573" w:rsidRDefault="00A73D5C" w:rsidP="00BB0573">
      <w:pPr>
        <w:pStyle w:val="Lijstalinea"/>
        <w:numPr>
          <w:ilvl w:val="0"/>
          <w:numId w:val="33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BB0573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BB0573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14:paraId="57AA2778" w14:textId="251786BE" w:rsidR="00A73D5C" w:rsidRPr="00BB0573" w:rsidRDefault="00A73D5C" w:rsidP="00BB0573">
      <w:pPr>
        <w:pStyle w:val="Lijstalinea"/>
        <w:numPr>
          <w:ilvl w:val="0"/>
          <w:numId w:val="33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BB0573">
        <w:rPr>
          <w:szCs w:val="20"/>
        </w:rPr>
        <w:br/>
      </w:r>
    </w:p>
    <w:p w14:paraId="35B90CCC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172CBEA9" w14:textId="77777777" w:rsidR="00CD2EDA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B76FCC">
        <w:rPr>
          <w:rStyle w:val="fontstyle01"/>
          <w:sz w:val="20"/>
          <w:szCs w:val="20"/>
        </w:rPr>
        <w:t>6</w:t>
      </w:r>
      <w:r w:rsidRPr="00A73D5C">
        <w:rPr>
          <w:rStyle w:val="fontstyle01"/>
          <w:sz w:val="20"/>
          <w:szCs w:val="20"/>
        </w:rPr>
        <w:t>. Contractmanager</w:t>
      </w:r>
      <w:r w:rsidRPr="00A73D5C">
        <w:rPr>
          <w:b/>
          <w:bCs/>
          <w:color w:val="000000"/>
          <w:szCs w:val="20"/>
        </w:rPr>
        <w:br/>
      </w:r>
    </w:p>
    <w:p w14:paraId="2A9B16FD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1ACDA73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totstandkoming van de inkoopstrategie, het opstellen van de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aanbestedings- en contractdocumenten en het beheersen van het contract tijdens de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uitvoering.</w:t>
      </w:r>
      <w:r w:rsidRPr="00A73D5C">
        <w:rPr>
          <w:color w:val="000000"/>
          <w:szCs w:val="20"/>
        </w:rPr>
        <w:br/>
      </w:r>
    </w:p>
    <w:p w14:paraId="5E952234" w14:textId="77777777" w:rsidR="00C335C7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A4DFF55" w14:textId="77777777" w:rsidR="00C335C7" w:rsidRPr="00C335C7" w:rsidRDefault="00A73D5C" w:rsidP="00C335C7">
      <w:pPr>
        <w:pStyle w:val="Lijstalinea"/>
        <w:numPr>
          <w:ilvl w:val="0"/>
          <w:numId w:val="31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C335C7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C335C7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14:paraId="3D491C92" w14:textId="77777777" w:rsidR="00A73D5C" w:rsidRPr="00C335C7" w:rsidRDefault="00A73D5C" w:rsidP="00C335C7">
      <w:pPr>
        <w:pStyle w:val="Lijstalinea"/>
        <w:numPr>
          <w:ilvl w:val="0"/>
          <w:numId w:val="31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C335C7">
        <w:rPr>
          <w:szCs w:val="20"/>
        </w:rPr>
        <w:br/>
      </w:r>
    </w:p>
    <w:p w14:paraId="38D9EBD3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1B38CEE1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B76FCC">
        <w:rPr>
          <w:rStyle w:val="fontstyle01"/>
          <w:sz w:val="20"/>
          <w:szCs w:val="20"/>
        </w:rPr>
        <w:t>7</w:t>
      </w:r>
      <w:r w:rsidRPr="00A73D5C">
        <w:rPr>
          <w:rStyle w:val="fontstyle01"/>
          <w:sz w:val="20"/>
          <w:szCs w:val="20"/>
        </w:rPr>
        <w:t>. Manager Projectbeheersing</w:t>
      </w:r>
      <w:r w:rsidRPr="00A73D5C">
        <w:rPr>
          <w:b/>
          <w:bCs/>
          <w:color w:val="000000"/>
          <w:szCs w:val="20"/>
        </w:rPr>
        <w:br/>
      </w:r>
    </w:p>
    <w:p w14:paraId="6D653D51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5FEE3360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beheersing van het project op de aspecten tijd, geld, risico,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scope, informatie, documentatie en rapportage.</w:t>
      </w:r>
      <w:r w:rsidRPr="00A73D5C">
        <w:rPr>
          <w:color w:val="000000"/>
          <w:szCs w:val="20"/>
        </w:rPr>
        <w:br/>
      </w:r>
    </w:p>
    <w:p w14:paraId="5035D9E4" w14:textId="77777777" w:rsidR="00C335C7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3CF4EEDF" w14:textId="77777777" w:rsidR="00C335C7" w:rsidRPr="00C335C7" w:rsidRDefault="00A73D5C" w:rsidP="00C335C7">
      <w:pPr>
        <w:pStyle w:val="Lijstalinea"/>
        <w:numPr>
          <w:ilvl w:val="0"/>
          <w:numId w:val="30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C335C7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C335C7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  <w:r w:rsidR="00C335C7">
        <w:rPr>
          <w:rStyle w:val="fontstyle21"/>
        </w:rPr>
        <w:t xml:space="preserve"> </w:t>
      </w:r>
    </w:p>
    <w:p w14:paraId="1B7CC232" w14:textId="77777777" w:rsidR="00A73D5C" w:rsidRPr="00C335C7" w:rsidRDefault="00A73D5C" w:rsidP="00C335C7">
      <w:pPr>
        <w:pStyle w:val="Lijstalinea"/>
        <w:numPr>
          <w:ilvl w:val="0"/>
          <w:numId w:val="30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C335C7">
        <w:rPr>
          <w:szCs w:val="20"/>
        </w:rPr>
        <w:br/>
      </w:r>
    </w:p>
    <w:p w14:paraId="1C32C232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6250BD52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B76FCC">
        <w:rPr>
          <w:rStyle w:val="fontstyle01"/>
          <w:sz w:val="20"/>
          <w:szCs w:val="20"/>
        </w:rPr>
        <w:t>8</w:t>
      </w:r>
      <w:r w:rsidRPr="00A73D5C">
        <w:rPr>
          <w:rStyle w:val="fontstyle01"/>
          <w:sz w:val="20"/>
          <w:szCs w:val="20"/>
        </w:rPr>
        <w:t>. (Lead) Auditor</w:t>
      </w:r>
      <w:r w:rsidRPr="00A73D5C">
        <w:rPr>
          <w:b/>
          <w:bCs/>
          <w:color w:val="000000"/>
          <w:szCs w:val="20"/>
        </w:rPr>
        <w:br/>
      </w:r>
    </w:p>
    <w:p w14:paraId="4E7BE5B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022902D7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uitvoeren van een toets of controle op het product, proces of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kwaliteitssysteem, met als doel het borgen van kwaliteit.</w:t>
      </w:r>
      <w:r w:rsidRPr="00A73D5C">
        <w:rPr>
          <w:color w:val="000000"/>
          <w:szCs w:val="20"/>
        </w:rPr>
        <w:br/>
      </w:r>
    </w:p>
    <w:p w14:paraId="7A5EA5A7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C05F6AD" w14:textId="77777777" w:rsidR="00FA05B2" w:rsidRPr="00FA05B2" w:rsidRDefault="00A73D5C" w:rsidP="00FA05B2">
      <w:pPr>
        <w:pStyle w:val="Lijstalinea"/>
        <w:numPr>
          <w:ilvl w:val="0"/>
          <w:numId w:val="29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FA05B2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14:paraId="2BD510C2" w14:textId="77777777" w:rsidR="00A73D5C" w:rsidRPr="00FA05B2" w:rsidRDefault="00A73D5C" w:rsidP="00FA05B2">
      <w:pPr>
        <w:pStyle w:val="Lijstalinea"/>
        <w:numPr>
          <w:ilvl w:val="0"/>
          <w:numId w:val="29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FA05B2">
        <w:rPr>
          <w:szCs w:val="20"/>
        </w:rPr>
        <w:br/>
      </w:r>
    </w:p>
    <w:p w14:paraId="27F0A803" w14:textId="77777777" w:rsidR="00B76FCC" w:rsidRDefault="00B76FCC">
      <w:pPr>
        <w:spacing w:after="160"/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566A4425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B76FCC">
        <w:rPr>
          <w:rStyle w:val="fontstyle01"/>
          <w:sz w:val="20"/>
          <w:szCs w:val="20"/>
        </w:rPr>
        <w:t>9</w:t>
      </w:r>
      <w:r w:rsidRPr="00A73D5C">
        <w:rPr>
          <w:rStyle w:val="fontstyle01"/>
          <w:sz w:val="20"/>
          <w:szCs w:val="20"/>
        </w:rPr>
        <w:t>. Kostendeskundige</w:t>
      </w:r>
      <w:r w:rsidRPr="00A73D5C">
        <w:rPr>
          <w:b/>
          <w:bCs/>
          <w:color w:val="000000"/>
          <w:szCs w:val="20"/>
        </w:rPr>
        <w:br/>
      </w:r>
    </w:p>
    <w:p w14:paraId="45C51D1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35FA4A3C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opstellen en beoordelen van (SSK-)ramingen.</w:t>
      </w:r>
      <w:r w:rsidRPr="00A73D5C">
        <w:rPr>
          <w:color w:val="000000"/>
          <w:szCs w:val="20"/>
        </w:rPr>
        <w:br/>
      </w:r>
    </w:p>
    <w:p w14:paraId="5DFEA6D4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0D52F45A" w14:textId="77777777" w:rsidR="00FA05B2" w:rsidRPr="00FA05B2" w:rsidRDefault="00A73D5C" w:rsidP="00FA05B2">
      <w:pPr>
        <w:pStyle w:val="Lijstalinea"/>
        <w:numPr>
          <w:ilvl w:val="0"/>
          <w:numId w:val="28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FA05B2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14:paraId="4274D24C" w14:textId="77777777" w:rsidR="00A73D5C" w:rsidRPr="00FA05B2" w:rsidRDefault="00FA05B2" w:rsidP="00FA05B2">
      <w:pPr>
        <w:pStyle w:val="Lijstalinea"/>
        <w:numPr>
          <w:ilvl w:val="0"/>
          <w:numId w:val="28"/>
        </w:numPr>
        <w:rPr>
          <w:rStyle w:val="fontstyle01"/>
          <w:sz w:val="20"/>
          <w:szCs w:val="20"/>
        </w:rPr>
      </w:pPr>
      <w:r>
        <w:rPr>
          <w:rStyle w:val="fontstyle21"/>
        </w:rPr>
        <w:t>M</w:t>
      </w:r>
      <w:r w:rsidR="00A73D5C" w:rsidRPr="00A73D5C">
        <w:rPr>
          <w:rStyle w:val="fontstyle21"/>
        </w:rPr>
        <w:t>edior: 4 -10 jaar ervaring in soortgelijke functie.</w:t>
      </w:r>
      <w:r w:rsidR="00A73D5C" w:rsidRPr="00FA05B2">
        <w:rPr>
          <w:szCs w:val="20"/>
        </w:rPr>
        <w:br/>
      </w:r>
    </w:p>
    <w:p w14:paraId="16B490E4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28274828" w14:textId="77777777" w:rsidR="00814049" w:rsidRDefault="00B76FC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lastRenderedPageBreak/>
        <w:t>20</w:t>
      </w:r>
      <w:r w:rsidR="00A73D5C" w:rsidRPr="00A73D5C">
        <w:rPr>
          <w:rStyle w:val="fontstyle01"/>
          <w:sz w:val="20"/>
          <w:szCs w:val="20"/>
        </w:rPr>
        <w:t>. Milieukundig begeleider</w:t>
      </w:r>
      <w:r w:rsidR="00A73D5C" w:rsidRPr="00A73D5C">
        <w:rPr>
          <w:b/>
          <w:bCs/>
          <w:color w:val="000000"/>
          <w:szCs w:val="20"/>
        </w:rPr>
        <w:br/>
      </w:r>
    </w:p>
    <w:p w14:paraId="0607EB65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MBO/HBO</w:t>
      </w:r>
      <w:r w:rsidRPr="00A73D5C">
        <w:rPr>
          <w:color w:val="000000"/>
          <w:szCs w:val="20"/>
        </w:rPr>
        <w:br/>
      </w:r>
    </w:p>
    <w:p w14:paraId="78DE3264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bewaken van de kwaliteit van diverse (water)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bodemsaneringsprojecten. Je houdt toezicht en controleert of alle werkzaamheden volgens</w:t>
      </w:r>
      <w:r w:rsidR="00FA05B2">
        <w:rPr>
          <w:rStyle w:val="fontstyle21"/>
        </w:rPr>
        <w:t xml:space="preserve"> </w:t>
      </w:r>
      <w:r w:rsidRPr="00A73D5C">
        <w:rPr>
          <w:rStyle w:val="fontstyle21"/>
        </w:rPr>
        <w:t>het saneringsplan, het bestek en/of de beschikking verlopen. Je meet depots, ontgravingen</w:t>
      </w:r>
      <w:r w:rsidR="00FA05B2">
        <w:rPr>
          <w:rStyle w:val="fontstyle21"/>
        </w:rPr>
        <w:t xml:space="preserve"> </w:t>
      </w:r>
      <w:r w:rsidRPr="00A73D5C">
        <w:rPr>
          <w:rStyle w:val="fontstyle21"/>
        </w:rPr>
        <w:t>en het terrein in en zorgt ervoor dat de gegevens door middel van een tekening verwerkt</w:t>
      </w:r>
      <w:r w:rsidR="00FA05B2">
        <w:rPr>
          <w:rStyle w:val="fontstyle21"/>
        </w:rPr>
        <w:t xml:space="preserve"> </w:t>
      </w:r>
      <w:r w:rsidRPr="00A73D5C">
        <w:rPr>
          <w:rStyle w:val="fontstyle21"/>
        </w:rPr>
        <w:t>worden.</w:t>
      </w:r>
      <w:r w:rsidRPr="00A73D5C">
        <w:rPr>
          <w:color w:val="000000"/>
          <w:szCs w:val="20"/>
        </w:rPr>
        <w:br/>
      </w:r>
    </w:p>
    <w:p w14:paraId="7F402913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5B74BCC1" w14:textId="77777777" w:rsidR="00FA05B2" w:rsidRPr="00FA05B2" w:rsidRDefault="00A73D5C" w:rsidP="00FA05B2">
      <w:pPr>
        <w:pStyle w:val="Lijstalinea"/>
        <w:numPr>
          <w:ilvl w:val="0"/>
          <w:numId w:val="27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287A25E3" w14:textId="77777777" w:rsidR="00814049" w:rsidRPr="00FA05B2" w:rsidRDefault="00A73D5C" w:rsidP="00FA05B2">
      <w:pPr>
        <w:pStyle w:val="Lijstalinea"/>
        <w:numPr>
          <w:ilvl w:val="0"/>
          <w:numId w:val="27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FA05B2">
        <w:rPr>
          <w:szCs w:val="20"/>
        </w:rPr>
        <w:br/>
      </w:r>
    </w:p>
    <w:p w14:paraId="710C2CE9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7B23D05D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B76FCC">
        <w:rPr>
          <w:rStyle w:val="fontstyle01"/>
          <w:sz w:val="20"/>
          <w:szCs w:val="20"/>
        </w:rPr>
        <w:t>1</w:t>
      </w:r>
      <w:r w:rsidRPr="00A73D5C">
        <w:rPr>
          <w:rStyle w:val="fontstyle01"/>
          <w:sz w:val="20"/>
          <w:szCs w:val="20"/>
        </w:rPr>
        <w:t>. Bestekschrijver UAV 2012</w:t>
      </w:r>
      <w:r w:rsidRPr="00A73D5C">
        <w:rPr>
          <w:b/>
          <w:bCs/>
          <w:color w:val="000000"/>
          <w:szCs w:val="20"/>
        </w:rPr>
        <w:br/>
      </w:r>
    </w:p>
    <w:p w14:paraId="27FD8B61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44D8CB00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Schrijft RAW-bestekken.</w:t>
      </w:r>
      <w:r w:rsidRPr="00A73D5C">
        <w:rPr>
          <w:color w:val="000000"/>
          <w:szCs w:val="20"/>
        </w:rPr>
        <w:br/>
      </w:r>
    </w:p>
    <w:p w14:paraId="4BF092C5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673B6C40" w14:textId="77777777" w:rsidR="00FA05B2" w:rsidRPr="00FA05B2" w:rsidRDefault="00A73D5C" w:rsidP="00FA05B2">
      <w:pPr>
        <w:pStyle w:val="Lijstalinea"/>
        <w:numPr>
          <w:ilvl w:val="0"/>
          <w:numId w:val="26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6DB4C789" w14:textId="77777777" w:rsidR="00FA05B2" w:rsidRPr="00FA05B2" w:rsidRDefault="00A73D5C" w:rsidP="00FA05B2">
      <w:pPr>
        <w:pStyle w:val="Lijstalinea"/>
        <w:numPr>
          <w:ilvl w:val="0"/>
          <w:numId w:val="26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4B57CF60" w14:textId="77777777" w:rsidR="00814049" w:rsidRPr="00FA05B2" w:rsidRDefault="00A73D5C" w:rsidP="00FA05B2">
      <w:pPr>
        <w:pStyle w:val="Lijstalinea"/>
        <w:numPr>
          <w:ilvl w:val="0"/>
          <w:numId w:val="26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FA05B2">
        <w:rPr>
          <w:szCs w:val="20"/>
        </w:rPr>
        <w:br/>
      </w:r>
    </w:p>
    <w:p w14:paraId="02BB726A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6C210C7F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B76FCC">
        <w:rPr>
          <w:rStyle w:val="fontstyle01"/>
          <w:sz w:val="20"/>
          <w:szCs w:val="20"/>
        </w:rPr>
        <w:t>2</w:t>
      </w:r>
      <w:r w:rsidRPr="00A73D5C">
        <w:rPr>
          <w:rStyle w:val="fontstyle01"/>
          <w:sz w:val="20"/>
          <w:szCs w:val="20"/>
        </w:rPr>
        <w:t>. Contractschrijver UAV-gc</w:t>
      </w:r>
      <w:r w:rsidRPr="00A73D5C">
        <w:rPr>
          <w:b/>
          <w:bCs/>
          <w:color w:val="000000"/>
          <w:szCs w:val="20"/>
        </w:rPr>
        <w:br/>
      </w:r>
    </w:p>
    <w:p w14:paraId="4AE942A0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71ADC079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Schrijft volledige UAV-gc contracten, eventueel in samenwerking met de Systemengineer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(functionaris 11).</w:t>
      </w:r>
      <w:r w:rsidRPr="00A73D5C">
        <w:rPr>
          <w:color w:val="000000"/>
          <w:szCs w:val="20"/>
        </w:rPr>
        <w:br/>
      </w:r>
    </w:p>
    <w:p w14:paraId="31BDE5AF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5D212AA3" w14:textId="77777777" w:rsidR="00FA05B2" w:rsidRPr="00FA05B2" w:rsidRDefault="00A73D5C" w:rsidP="00FA05B2">
      <w:pPr>
        <w:pStyle w:val="Lijstalinea"/>
        <w:numPr>
          <w:ilvl w:val="0"/>
          <w:numId w:val="25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minimaal twee (inmiddels afgeronde) projecten met een aanneemsom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van minimaal € 1 miljoen.</w:t>
      </w:r>
    </w:p>
    <w:p w14:paraId="5C6D94AB" w14:textId="77777777" w:rsidR="00814049" w:rsidRPr="00FA05B2" w:rsidRDefault="00A73D5C" w:rsidP="00FA05B2">
      <w:pPr>
        <w:pStyle w:val="Lijstalinea"/>
        <w:numPr>
          <w:ilvl w:val="0"/>
          <w:numId w:val="25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FA05B2">
        <w:rPr>
          <w:szCs w:val="20"/>
        </w:rPr>
        <w:br/>
      </w:r>
    </w:p>
    <w:p w14:paraId="72ED3BB6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12189BEC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B76FCC">
        <w:rPr>
          <w:rStyle w:val="fontstyle01"/>
          <w:sz w:val="20"/>
          <w:szCs w:val="20"/>
        </w:rPr>
        <w:t>3</w:t>
      </w:r>
      <w:r w:rsidRPr="00A73D5C">
        <w:rPr>
          <w:rStyle w:val="fontstyle01"/>
          <w:sz w:val="20"/>
          <w:szCs w:val="20"/>
        </w:rPr>
        <w:t>. Contractbeheerser UAV-gc</w:t>
      </w:r>
      <w:r w:rsidRPr="00A73D5C">
        <w:rPr>
          <w:b/>
          <w:bCs/>
          <w:color w:val="000000"/>
          <w:szCs w:val="20"/>
        </w:rPr>
        <w:br/>
      </w:r>
    </w:p>
    <w:p w14:paraId="5522684D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24083B53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Verzorgen van de contractbeheersing van UAV-gc contracten, middels Systeem Gerichte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Contractbeheersing (SCB).</w:t>
      </w:r>
      <w:r w:rsidRPr="00A73D5C">
        <w:rPr>
          <w:color w:val="000000"/>
          <w:szCs w:val="20"/>
        </w:rPr>
        <w:br/>
      </w:r>
    </w:p>
    <w:p w14:paraId="6AD8A176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3B7228E" w14:textId="77777777" w:rsidR="00FA05B2" w:rsidRPr="00FA05B2" w:rsidRDefault="00A73D5C" w:rsidP="00FA05B2">
      <w:pPr>
        <w:pStyle w:val="Lijstalinea"/>
        <w:numPr>
          <w:ilvl w:val="0"/>
          <w:numId w:val="24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minimaal twee (inmiddels afgeronde) projecten met een aanneemsom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van minimaal € 3 miljoen.</w:t>
      </w:r>
    </w:p>
    <w:p w14:paraId="73B570A2" w14:textId="77777777" w:rsidR="00814049" w:rsidRPr="00FA05B2" w:rsidRDefault="00A73D5C" w:rsidP="00FA05B2">
      <w:pPr>
        <w:pStyle w:val="Lijstalinea"/>
        <w:numPr>
          <w:ilvl w:val="0"/>
          <w:numId w:val="24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FA05B2">
        <w:rPr>
          <w:szCs w:val="20"/>
        </w:rPr>
        <w:br/>
      </w:r>
    </w:p>
    <w:p w14:paraId="12AEE8E5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6BB08D4E" w14:textId="498AEE2B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AC0815">
        <w:rPr>
          <w:rStyle w:val="fontstyle01"/>
          <w:sz w:val="20"/>
          <w:szCs w:val="20"/>
        </w:rPr>
        <w:t>4</w:t>
      </w:r>
      <w:r w:rsidRPr="00A73D5C">
        <w:rPr>
          <w:rStyle w:val="fontstyle01"/>
          <w:sz w:val="20"/>
          <w:szCs w:val="20"/>
        </w:rPr>
        <w:t>. Adviseur Omgevingsmanagement</w:t>
      </w:r>
      <w:r w:rsidRPr="00A73D5C">
        <w:rPr>
          <w:b/>
          <w:bCs/>
          <w:color w:val="000000"/>
          <w:szCs w:val="20"/>
        </w:rPr>
        <w:br/>
      </w:r>
    </w:p>
    <w:p w14:paraId="6F29DFF2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3481356F" w14:textId="77777777" w:rsidR="00AD426F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Werkzaamheden</w:t>
      </w:r>
    </w:p>
    <w:p w14:paraId="5BEBBA2A" w14:textId="77777777" w:rsidR="00AD426F" w:rsidRPr="00AD426F" w:rsidRDefault="00A73D5C" w:rsidP="00AD426F">
      <w:pPr>
        <w:pStyle w:val="Lijstalinea"/>
        <w:numPr>
          <w:ilvl w:val="0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Stakeholdermanagement: van belang is dat stakeholders op het juiste moment op</w:t>
      </w:r>
      <w:r w:rsidRPr="00AD426F">
        <w:rPr>
          <w:color w:val="000000"/>
          <w:szCs w:val="20"/>
        </w:rPr>
        <w:br/>
      </w:r>
      <w:r w:rsidRPr="00A73D5C">
        <w:rPr>
          <w:rStyle w:val="fontstyle21"/>
        </w:rPr>
        <w:t>de juiste wijze worden betrokken en dat hun belangen met elkaar worden</w:t>
      </w:r>
      <w:r w:rsidR="00AD426F">
        <w:rPr>
          <w:rStyle w:val="fontstyle21"/>
        </w:rPr>
        <w:t xml:space="preserve"> </w:t>
      </w:r>
      <w:r w:rsidRPr="00A73D5C">
        <w:rPr>
          <w:rStyle w:val="fontstyle21"/>
        </w:rPr>
        <w:t>verbonden. Dit om procedurele knelpunten en vertragingen te voorkomen en het</w:t>
      </w:r>
      <w:r w:rsidRPr="00AD426F">
        <w:rPr>
          <w:color w:val="000000"/>
          <w:szCs w:val="20"/>
        </w:rPr>
        <w:br/>
      </w:r>
      <w:r w:rsidRPr="00A73D5C">
        <w:rPr>
          <w:rStyle w:val="fontstyle21"/>
        </w:rPr>
        <w:t>draagvlak voor proces en resultaat te optimaliseren. Op te leveren producten:</w:t>
      </w:r>
    </w:p>
    <w:p w14:paraId="7D51CB19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Omgevings- en krachtenveldanalyse;</w:t>
      </w:r>
    </w:p>
    <w:p w14:paraId="45E98939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Inventarisatie en klanteisen;</w:t>
      </w:r>
    </w:p>
    <w:p w14:paraId="2B423563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Keukentafelgesprekken;</w:t>
      </w:r>
    </w:p>
    <w:p w14:paraId="2606DD1A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31"/>
          <w:rFonts w:ascii="Verdana" w:hAnsi="Verdana"/>
          <w:b/>
          <w:bCs/>
        </w:rPr>
      </w:pPr>
      <w:r w:rsidRPr="00A73D5C">
        <w:rPr>
          <w:rStyle w:val="fontstyle21"/>
        </w:rPr>
        <w:t>Advisering om te komen tot overeenstemming met stakeholders.</w:t>
      </w:r>
      <w:r w:rsidRPr="00AD426F">
        <w:rPr>
          <w:color w:val="000000"/>
          <w:szCs w:val="20"/>
        </w:rPr>
        <w:br/>
      </w:r>
    </w:p>
    <w:p w14:paraId="705CE285" w14:textId="77777777" w:rsidR="00AD426F" w:rsidRPr="00AD426F" w:rsidRDefault="00A73D5C" w:rsidP="00AD426F">
      <w:pPr>
        <w:pStyle w:val="Lijstalinea"/>
        <w:numPr>
          <w:ilvl w:val="0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Conditionering: dit traject omvat alle activiteiten die nodig zijn om een project</w:t>
      </w:r>
      <w:r w:rsidRPr="00AD426F">
        <w:rPr>
          <w:color w:val="000000"/>
          <w:szCs w:val="20"/>
        </w:rPr>
        <w:br/>
      </w:r>
      <w:r w:rsidRPr="00A73D5C">
        <w:rPr>
          <w:rStyle w:val="fontstyle21"/>
        </w:rPr>
        <w:t>juridisch en technisch bouwrijp op te leveren voor de uitvoeringsfase. Op te leveren</w:t>
      </w:r>
      <w:r w:rsidR="00AD426F">
        <w:rPr>
          <w:rStyle w:val="fontstyle21"/>
        </w:rPr>
        <w:t xml:space="preserve"> </w:t>
      </w:r>
      <w:r w:rsidRPr="00A73D5C">
        <w:rPr>
          <w:rStyle w:val="fontstyle21"/>
        </w:rPr>
        <w:t>producten:</w:t>
      </w:r>
    </w:p>
    <w:p w14:paraId="366AEB5F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Uitvoeren van benodigde onderzoeken: Flora &amp; Fauna, Niet Gesprongen</w:t>
      </w:r>
      <w:r w:rsidRPr="00AD426F">
        <w:rPr>
          <w:color w:val="000000"/>
          <w:szCs w:val="20"/>
        </w:rPr>
        <w:br/>
      </w:r>
      <w:r w:rsidRPr="00A73D5C">
        <w:rPr>
          <w:rStyle w:val="fontstyle21"/>
        </w:rPr>
        <w:t>Explosieven (NGE), Archeologie, Bodem, etc.;</w:t>
      </w:r>
    </w:p>
    <w:p w14:paraId="3ED47A72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Aanvragen van vergunningen, inclusief vooroverleg;</w:t>
      </w:r>
    </w:p>
    <w:p w14:paraId="786A4692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Vergunningenregister;</w:t>
      </w:r>
    </w:p>
    <w:p w14:paraId="2022431B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Procesbeheersing rond het verleggen van Kabels en Leidingen (K&amp;L), inclusief</w:t>
      </w:r>
      <w:r w:rsidR="00AD426F">
        <w:rPr>
          <w:rStyle w:val="fontstyle21"/>
        </w:rPr>
        <w:t xml:space="preserve"> </w:t>
      </w:r>
      <w:r w:rsidRPr="00A73D5C">
        <w:rPr>
          <w:rStyle w:val="fontstyle21"/>
        </w:rPr>
        <w:t>overeenstemming met K&amp;L-beheerders;</w:t>
      </w:r>
    </w:p>
    <w:p w14:paraId="5D752438" w14:textId="77777777" w:rsidR="00AD426F" w:rsidRPr="00AD426F" w:rsidRDefault="00A73D5C" w:rsidP="00805D60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Ondersteuningen bij E-aansluitingen;</w:t>
      </w:r>
    </w:p>
    <w:p w14:paraId="71FB6822" w14:textId="77777777" w:rsidR="00814049" w:rsidRPr="00AD426F" w:rsidRDefault="00A73D5C" w:rsidP="00805D60">
      <w:pPr>
        <w:pStyle w:val="Lijstalinea"/>
        <w:numPr>
          <w:ilvl w:val="1"/>
          <w:numId w:val="20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Aankoop van gronden.</w:t>
      </w:r>
      <w:r w:rsidRPr="00AD426F">
        <w:rPr>
          <w:color w:val="000000"/>
          <w:szCs w:val="20"/>
        </w:rPr>
        <w:br/>
      </w:r>
    </w:p>
    <w:p w14:paraId="54D6E0DA" w14:textId="77777777" w:rsidR="00AD426F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527CF8D1" w14:textId="77777777" w:rsidR="00AD426F" w:rsidRPr="00AD426F" w:rsidRDefault="00A73D5C" w:rsidP="00AD426F">
      <w:pPr>
        <w:pStyle w:val="Lijstalinea"/>
        <w:numPr>
          <w:ilvl w:val="0"/>
          <w:numId w:val="19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1F6239CD" w14:textId="77777777" w:rsidR="00AD426F" w:rsidRPr="00AD426F" w:rsidRDefault="00A73D5C" w:rsidP="00AD426F">
      <w:pPr>
        <w:pStyle w:val="Lijstalinea"/>
        <w:numPr>
          <w:ilvl w:val="0"/>
          <w:numId w:val="19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16503914" w14:textId="77777777" w:rsidR="00814049" w:rsidRPr="00AD426F" w:rsidRDefault="00AD426F" w:rsidP="00AD426F">
      <w:pPr>
        <w:pStyle w:val="Lijstalinea"/>
        <w:numPr>
          <w:ilvl w:val="0"/>
          <w:numId w:val="19"/>
        </w:numPr>
        <w:rPr>
          <w:rStyle w:val="fontstyle01"/>
          <w:sz w:val="20"/>
          <w:szCs w:val="20"/>
        </w:rPr>
      </w:pPr>
      <w:r>
        <w:rPr>
          <w:rStyle w:val="fontstyle21"/>
        </w:rPr>
        <w:t>J</w:t>
      </w:r>
      <w:r w:rsidR="00A73D5C" w:rsidRPr="00A73D5C">
        <w:rPr>
          <w:rStyle w:val="fontstyle21"/>
        </w:rPr>
        <w:t>unior: 0 -3 jaar ervaring in soortgelijke functie.</w:t>
      </w:r>
      <w:r w:rsidR="00A73D5C" w:rsidRPr="00AD426F">
        <w:rPr>
          <w:szCs w:val="20"/>
        </w:rPr>
        <w:br/>
      </w:r>
    </w:p>
    <w:p w14:paraId="1EAA724F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0BF00377" w14:textId="2DA6793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AC0815">
        <w:rPr>
          <w:rStyle w:val="fontstyle01"/>
          <w:sz w:val="20"/>
          <w:szCs w:val="20"/>
        </w:rPr>
        <w:t>5</w:t>
      </w:r>
      <w:r w:rsidRPr="00A73D5C">
        <w:rPr>
          <w:rStyle w:val="fontstyle01"/>
          <w:sz w:val="20"/>
          <w:szCs w:val="20"/>
        </w:rPr>
        <w:t>. Veiligheidskundige</w:t>
      </w:r>
      <w:r w:rsidRPr="00A73D5C">
        <w:rPr>
          <w:b/>
          <w:bCs/>
          <w:color w:val="000000"/>
          <w:szCs w:val="20"/>
        </w:rPr>
        <w:br/>
      </w:r>
    </w:p>
    <w:p w14:paraId="11C199A4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Een afgeronde Hoger Veiligheidskundige opleiding (of vergelijkbaar) op minimaal HBO</w:t>
      </w:r>
      <w:r w:rsidR="00AD426F">
        <w:rPr>
          <w:rStyle w:val="fontstyle21"/>
        </w:rPr>
        <w:t xml:space="preserve">- </w:t>
      </w:r>
      <w:r w:rsidRPr="00A73D5C">
        <w:rPr>
          <w:rStyle w:val="fontstyle21"/>
        </w:rPr>
        <w:t>niveau.</w:t>
      </w:r>
      <w:r w:rsidRPr="00A73D5C">
        <w:rPr>
          <w:color w:val="000000"/>
          <w:szCs w:val="20"/>
        </w:rPr>
        <w:br/>
      </w:r>
    </w:p>
    <w:p w14:paraId="4B2FDEE7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Als Veiligheidskundige heb je inzicht in en affiniteit met techniek. Je houdt je bezig met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Arbo-veiligheid, CE-markeringen en RAM-analyses. Bovendien heb je kennis van en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ervaring met Hazop’s en bouwprocessen.</w:t>
      </w:r>
      <w:r w:rsidRPr="00A73D5C">
        <w:rPr>
          <w:color w:val="000000"/>
          <w:szCs w:val="20"/>
        </w:rPr>
        <w:br/>
      </w:r>
    </w:p>
    <w:p w14:paraId="068711D9" w14:textId="77777777" w:rsidR="00AD426F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06C461B7" w14:textId="77777777" w:rsidR="00AD426F" w:rsidRDefault="00A73D5C" w:rsidP="00AD426F">
      <w:pPr>
        <w:pStyle w:val="Lijstalinea"/>
        <w:numPr>
          <w:ilvl w:val="0"/>
          <w:numId w:val="18"/>
        </w:numPr>
        <w:rPr>
          <w:rStyle w:val="fontstyle21"/>
        </w:rPr>
      </w:pPr>
      <w:r w:rsidRPr="00A73D5C">
        <w:rPr>
          <w:rStyle w:val="fontstyle21"/>
        </w:rPr>
        <w:t>Senior: 10 jaar of meer ervaring in soortgelijke functie;</w:t>
      </w:r>
    </w:p>
    <w:p w14:paraId="36E55F94" w14:textId="77777777" w:rsidR="003E04A2" w:rsidRPr="00AD426F" w:rsidRDefault="00A73D5C" w:rsidP="00AD426F">
      <w:pPr>
        <w:pStyle w:val="Lijstalinea"/>
        <w:numPr>
          <w:ilvl w:val="0"/>
          <w:numId w:val="18"/>
        </w:numPr>
        <w:rPr>
          <w:color w:val="000000"/>
          <w:szCs w:val="20"/>
        </w:rPr>
      </w:pPr>
      <w:r w:rsidRPr="00A73D5C">
        <w:rPr>
          <w:rStyle w:val="fontstyle21"/>
        </w:rPr>
        <w:t>Medior: 4 -10 jaar ervaring in soortgelijke functie.</w:t>
      </w:r>
    </w:p>
    <w:sectPr w:rsidR="003E04A2" w:rsidRPr="00AD42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Schuurman, Erwin" w:date="2020-10-19T10:37:00Z" w:initials="SE">
    <w:p w14:paraId="7A91E1F4" w14:textId="77777777" w:rsidR="00B6684F" w:rsidRDefault="00B6684F">
      <w:pPr>
        <w:pStyle w:val="Tekstopmerking"/>
      </w:pPr>
      <w:r>
        <w:rPr>
          <w:rStyle w:val="Verwijzingopmerking"/>
        </w:rPr>
        <w:annotationRef/>
      </w:r>
      <w:r>
        <w:t xml:space="preserve">Is een vraag binnen het WGP om deze rol toe te voegen aan de functionarissen.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A91E1F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A91E1F4" w16cid:durableId="2337EAC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310F3"/>
    <w:multiLevelType w:val="hybridMultilevel"/>
    <w:tmpl w:val="0158DDE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D6C3F"/>
    <w:multiLevelType w:val="hybridMultilevel"/>
    <w:tmpl w:val="D0D64D7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44A29"/>
    <w:multiLevelType w:val="hybridMultilevel"/>
    <w:tmpl w:val="B608D3A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950C1"/>
    <w:multiLevelType w:val="hybridMultilevel"/>
    <w:tmpl w:val="A19444D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A2173"/>
    <w:multiLevelType w:val="hybridMultilevel"/>
    <w:tmpl w:val="ED8E29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45207"/>
    <w:multiLevelType w:val="hybridMultilevel"/>
    <w:tmpl w:val="5F12AAB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0037C"/>
    <w:multiLevelType w:val="hybridMultilevel"/>
    <w:tmpl w:val="AE4417EA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24165"/>
    <w:multiLevelType w:val="hybridMultilevel"/>
    <w:tmpl w:val="53462E0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021FE"/>
    <w:multiLevelType w:val="hybridMultilevel"/>
    <w:tmpl w:val="6ADAADA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91AFF"/>
    <w:multiLevelType w:val="hybridMultilevel"/>
    <w:tmpl w:val="98A20FB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62122"/>
    <w:multiLevelType w:val="hybridMultilevel"/>
    <w:tmpl w:val="A620BA0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027F1"/>
    <w:multiLevelType w:val="hybridMultilevel"/>
    <w:tmpl w:val="1AAC802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F3B7F"/>
    <w:multiLevelType w:val="hybridMultilevel"/>
    <w:tmpl w:val="7074A38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E45780"/>
    <w:multiLevelType w:val="hybridMultilevel"/>
    <w:tmpl w:val="307EA9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91E49"/>
    <w:multiLevelType w:val="hybridMultilevel"/>
    <w:tmpl w:val="01F0938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CF4E0E"/>
    <w:multiLevelType w:val="hybridMultilevel"/>
    <w:tmpl w:val="5D38917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34AD9"/>
    <w:multiLevelType w:val="hybridMultilevel"/>
    <w:tmpl w:val="5E0EB18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E41FF"/>
    <w:multiLevelType w:val="hybridMultilevel"/>
    <w:tmpl w:val="437A32A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535DE"/>
    <w:multiLevelType w:val="hybridMultilevel"/>
    <w:tmpl w:val="8ADC94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C4691"/>
    <w:multiLevelType w:val="hybridMultilevel"/>
    <w:tmpl w:val="B6405082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46122"/>
    <w:multiLevelType w:val="hybridMultilevel"/>
    <w:tmpl w:val="2326EA4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B7DCC"/>
    <w:multiLevelType w:val="hybridMultilevel"/>
    <w:tmpl w:val="D10E91D8"/>
    <w:lvl w:ilvl="0" w:tplc="7398FE2E">
      <w:start w:val="4"/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A341629"/>
    <w:multiLevelType w:val="hybridMultilevel"/>
    <w:tmpl w:val="B5BCA69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D96829"/>
    <w:multiLevelType w:val="hybridMultilevel"/>
    <w:tmpl w:val="83D894E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51A9C"/>
    <w:multiLevelType w:val="hybridMultilevel"/>
    <w:tmpl w:val="2A66E62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992A34"/>
    <w:multiLevelType w:val="hybridMultilevel"/>
    <w:tmpl w:val="6E2E723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0357DD"/>
    <w:multiLevelType w:val="hybridMultilevel"/>
    <w:tmpl w:val="DFBCEE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4B2661"/>
    <w:multiLevelType w:val="hybridMultilevel"/>
    <w:tmpl w:val="2AFC905A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D74B09"/>
    <w:multiLevelType w:val="hybridMultilevel"/>
    <w:tmpl w:val="A1827AF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C1719B"/>
    <w:multiLevelType w:val="hybridMultilevel"/>
    <w:tmpl w:val="30B293A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8B22F1"/>
    <w:multiLevelType w:val="hybridMultilevel"/>
    <w:tmpl w:val="7982E14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FC716E"/>
    <w:multiLevelType w:val="hybridMultilevel"/>
    <w:tmpl w:val="925683D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3E4A8F"/>
    <w:multiLevelType w:val="hybridMultilevel"/>
    <w:tmpl w:val="95CA07E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3"/>
  </w:num>
  <w:num w:numId="3">
    <w:abstractNumId w:val="26"/>
  </w:num>
  <w:num w:numId="4">
    <w:abstractNumId w:val="32"/>
  </w:num>
  <w:num w:numId="5">
    <w:abstractNumId w:val="0"/>
  </w:num>
  <w:num w:numId="6">
    <w:abstractNumId w:val="28"/>
  </w:num>
  <w:num w:numId="7">
    <w:abstractNumId w:val="27"/>
  </w:num>
  <w:num w:numId="8">
    <w:abstractNumId w:val="11"/>
  </w:num>
  <w:num w:numId="9">
    <w:abstractNumId w:val="14"/>
  </w:num>
  <w:num w:numId="10">
    <w:abstractNumId w:val="12"/>
  </w:num>
  <w:num w:numId="11">
    <w:abstractNumId w:val="22"/>
  </w:num>
  <w:num w:numId="12">
    <w:abstractNumId w:val="20"/>
  </w:num>
  <w:num w:numId="13">
    <w:abstractNumId w:val="30"/>
  </w:num>
  <w:num w:numId="14">
    <w:abstractNumId w:val="9"/>
  </w:num>
  <w:num w:numId="15">
    <w:abstractNumId w:val="6"/>
  </w:num>
  <w:num w:numId="16">
    <w:abstractNumId w:val="24"/>
  </w:num>
  <w:num w:numId="17">
    <w:abstractNumId w:val="29"/>
  </w:num>
  <w:num w:numId="18">
    <w:abstractNumId w:val="16"/>
  </w:num>
  <w:num w:numId="19">
    <w:abstractNumId w:val="31"/>
  </w:num>
  <w:num w:numId="20">
    <w:abstractNumId w:val="7"/>
  </w:num>
  <w:num w:numId="21">
    <w:abstractNumId w:val="17"/>
  </w:num>
  <w:num w:numId="22">
    <w:abstractNumId w:val="15"/>
  </w:num>
  <w:num w:numId="23">
    <w:abstractNumId w:val="2"/>
  </w:num>
  <w:num w:numId="24">
    <w:abstractNumId w:val="8"/>
  </w:num>
  <w:num w:numId="25">
    <w:abstractNumId w:val="23"/>
  </w:num>
  <w:num w:numId="26">
    <w:abstractNumId w:val="25"/>
  </w:num>
  <w:num w:numId="27">
    <w:abstractNumId w:val="3"/>
  </w:num>
  <w:num w:numId="28">
    <w:abstractNumId w:val="10"/>
  </w:num>
  <w:num w:numId="29">
    <w:abstractNumId w:val="1"/>
  </w:num>
  <w:num w:numId="30">
    <w:abstractNumId w:val="19"/>
  </w:num>
  <w:num w:numId="31">
    <w:abstractNumId w:val="5"/>
  </w:num>
  <w:num w:numId="32">
    <w:abstractNumId w:val="18"/>
  </w:num>
  <w:num w:numId="33">
    <w:abstractNumId w:val="4"/>
  </w:num>
  <w:num w:numId="3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huurman, Erwin">
    <w15:presenceInfo w15:providerId="AD" w15:userId="S::Erwin.Schuurman@rijnland.net::6feb9c5b-ff77-4652-abe1-50b390af51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5C"/>
    <w:rsid w:val="00050823"/>
    <w:rsid w:val="0007266D"/>
    <w:rsid w:val="00114D9D"/>
    <w:rsid w:val="00214A1D"/>
    <w:rsid w:val="002C2175"/>
    <w:rsid w:val="003337A8"/>
    <w:rsid w:val="00340E20"/>
    <w:rsid w:val="00360A6B"/>
    <w:rsid w:val="003E04A2"/>
    <w:rsid w:val="004376AF"/>
    <w:rsid w:val="006402F1"/>
    <w:rsid w:val="006F70D3"/>
    <w:rsid w:val="007F3ED9"/>
    <w:rsid w:val="00814049"/>
    <w:rsid w:val="00962905"/>
    <w:rsid w:val="00972626"/>
    <w:rsid w:val="00A73D5C"/>
    <w:rsid w:val="00AC0815"/>
    <w:rsid w:val="00AD426F"/>
    <w:rsid w:val="00B6684F"/>
    <w:rsid w:val="00B76FCC"/>
    <w:rsid w:val="00BB0573"/>
    <w:rsid w:val="00C335C7"/>
    <w:rsid w:val="00C45869"/>
    <w:rsid w:val="00CA1039"/>
    <w:rsid w:val="00CD2EDA"/>
    <w:rsid w:val="00E51D96"/>
    <w:rsid w:val="00F82D5D"/>
    <w:rsid w:val="00FA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41F46"/>
  <w15:chartTrackingRefBased/>
  <w15:docId w15:val="{B00B373A-FF69-41BA-9720-110BFDABE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CD2EDA"/>
    <w:pPr>
      <w:spacing w:after="0"/>
    </w:pPr>
    <w:rPr>
      <w:rFonts w:ascii="Verdana" w:hAnsi="Verdana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fontstyle01">
    <w:name w:val="fontstyle01"/>
    <w:basedOn w:val="Standaardalinea-lettertype"/>
    <w:rsid w:val="00A73D5C"/>
    <w:rPr>
      <w:rFonts w:ascii="Verdana" w:hAnsi="Verdana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Standaardalinea-lettertype"/>
    <w:rsid w:val="00A73D5C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Standaardalinea-lettertype"/>
    <w:rsid w:val="00A73D5C"/>
    <w:rPr>
      <w:rFonts w:ascii="Wingdings" w:hAnsi="Wingding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Standaardalinea-lettertype"/>
    <w:rsid w:val="00A73D5C"/>
    <w:rPr>
      <w:rFonts w:ascii="CourierNew" w:hAnsi="CourierNew" w:hint="default"/>
      <w:b w:val="0"/>
      <w:bCs w:val="0"/>
      <w:i w:val="0"/>
      <w:iCs w:val="0"/>
      <w:color w:val="000000"/>
      <w:sz w:val="20"/>
      <w:szCs w:val="20"/>
    </w:rPr>
  </w:style>
  <w:style w:type="paragraph" w:styleId="Lijstalinea">
    <w:name w:val="List Paragraph"/>
    <w:basedOn w:val="Standaard"/>
    <w:uiPriority w:val="34"/>
    <w:qFormat/>
    <w:rsid w:val="00A73D5C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6F70D3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Geenafstand">
    <w:name w:val="No Spacing"/>
    <w:uiPriority w:val="1"/>
    <w:qFormat/>
    <w:rsid w:val="00CD2EDA"/>
    <w:pPr>
      <w:spacing w:after="0" w:line="240" w:lineRule="auto"/>
    </w:pPr>
    <w:rPr>
      <w:rFonts w:ascii="Verdana" w:hAnsi="Verdana"/>
      <w:sz w:val="20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F70D3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6684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6684F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6684F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6684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6684F"/>
    <w:rPr>
      <w:rFonts w:ascii="Verdana" w:hAnsi="Verdan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815DE-98AA-40F5-AD92-5AFF1C6FD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797F3337.dotm</Template>
  <TotalTime>76</TotalTime>
  <Pages>26</Pages>
  <Words>1993</Words>
  <Characters>10962</Characters>
  <Application>Microsoft Office Word</Application>
  <DocSecurity>0</DocSecurity>
  <Lines>91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Schuurman, Erwin</dc:creator>
  <cp:keywords/>
  <dc:description/>
  <cp:lastModifiedBy>Schuurman, Erwin</cp:lastModifiedBy>
  <cp:revision>21</cp:revision>
  <dcterms:created xsi:type="dcterms:W3CDTF">2020-10-19T07:34:00Z</dcterms:created>
  <dcterms:modified xsi:type="dcterms:W3CDTF">2020-10-28T10:44:00Z</dcterms:modified>
</cp:coreProperties>
</file>